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33" w:rsidRPr="00E37E78" w:rsidRDefault="00CF0733" w:rsidP="00F93ABE">
      <w:pPr>
        <w:spacing w:line="240" w:lineRule="atLeast"/>
        <w:jc w:val="center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FEN ÇALIŞMA KAĞIDI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  <w:u w:val="single"/>
        </w:rPr>
      </w:pPr>
      <w:r w:rsidRPr="00E37E78">
        <w:rPr>
          <w:color w:val="244061"/>
          <w:sz w:val="28"/>
          <w:szCs w:val="28"/>
        </w:rPr>
        <w:t xml:space="preserve">   </w:t>
      </w:r>
      <w:r w:rsidRPr="00E37E78">
        <w:rPr>
          <w:b/>
          <w:color w:val="244061"/>
          <w:sz w:val="28"/>
          <w:szCs w:val="28"/>
          <w:u w:val="single"/>
        </w:rPr>
        <w:t xml:space="preserve"> Aşağıda verilen sözcüklerden uygun olanlarla cümleleri tamamlayınız.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  <w:u w:val="single"/>
        </w:rPr>
      </w:pPr>
    </w:p>
    <w:p w:rsidR="00CF0733" w:rsidRPr="00E37E78" w:rsidRDefault="00CF0733" w:rsidP="00F93ABE">
      <w:pPr>
        <w:spacing w:line="240" w:lineRule="atLeast"/>
        <w:jc w:val="center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Gaz, katı, madde, cisim, dokunma, malzeme, alet, koklama, kütle</w:t>
      </w:r>
    </w:p>
    <w:p w:rsidR="00CF0733" w:rsidRPr="00E37E78" w:rsidRDefault="00CF0733" w:rsidP="00F93ABE">
      <w:pPr>
        <w:numPr>
          <w:ilvl w:val="0"/>
          <w:numId w:val="1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Maddenin şekil almış hâline................................denir.</w:t>
      </w:r>
    </w:p>
    <w:p w:rsidR="00CF0733" w:rsidRPr="00E37E78" w:rsidRDefault="00CF0733" w:rsidP="00FD667E">
      <w:pPr>
        <w:numPr>
          <w:ilvl w:val="0"/>
          <w:numId w:val="1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Kâğıt, defter yapımında kullanılan bir..............................................örneğidir.</w:t>
      </w:r>
    </w:p>
    <w:p w:rsidR="00CF0733" w:rsidRPr="00E37E78" w:rsidRDefault="00CF0733" w:rsidP="00F93ABE">
      <w:pPr>
        <w:numPr>
          <w:ilvl w:val="0"/>
          <w:numId w:val="1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Maddenin sert mi yumuşak mı olduğunu……………………………duyumuzla anlarız.</w:t>
      </w:r>
    </w:p>
    <w:p w:rsidR="00CF0733" w:rsidRPr="00E37E78" w:rsidRDefault="00CF0733" w:rsidP="00F93ABE">
      <w:pPr>
        <w:numPr>
          <w:ilvl w:val="0"/>
          <w:numId w:val="1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Kilogram ve gram……………………. ölçüsü birimidir.</w:t>
      </w:r>
    </w:p>
    <w:p w:rsidR="00CF0733" w:rsidRPr="00E37E78" w:rsidRDefault="00CF0733" w:rsidP="00F93ABE">
      <w:pPr>
        <w:numPr>
          <w:ilvl w:val="0"/>
          <w:numId w:val="1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Maddeler doğada katı ,sıvı ve ………………….     halde bulunur.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</w:p>
    <w:p w:rsidR="00CF0733" w:rsidRPr="00E37E78" w:rsidRDefault="00CF0733" w:rsidP="00FD667E">
      <w:pPr>
        <w:spacing w:line="240" w:lineRule="atLeast"/>
        <w:jc w:val="both"/>
        <w:rPr>
          <w:b/>
          <w:color w:val="244061"/>
          <w:sz w:val="28"/>
          <w:szCs w:val="28"/>
          <w:u w:val="single"/>
        </w:rPr>
      </w:pPr>
      <w:r w:rsidRPr="00E37E78">
        <w:rPr>
          <w:b/>
          <w:color w:val="244061"/>
          <w:sz w:val="28"/>
          <w:szCs w:val="28"/>
          <w:u w:val="single"/>
        </w:rPr>
        <w:t>Aşağıdaki ifadelerden doğru olanların başına (D), yanlış olanların başına (Y) koyunuz.</w:t>
      </w:r>
    </w:p>
    <w:p w:rsidR="00CF0733" w:rsidRPr="00E37E78" w:rsidRDefault="00CF0733" w:rsidP="00F93ABE">
      <w:pPr>
        <w:numPr>
          <w:ilvl w:val="0"/>
          <w:numId w:val="3"/>
        </w:numPr>
        <w:tabs>
          <w:tab w:val="clear" w:pos="360"/>
          <w:tab w:val="num" w:pos="540"/>
          <w:tab w:val="left" w:pos="900"/>
        </w:tabs>
        <w:spacing w:line="240" w:lineRule="atLeast"/>
        <w:ind w:firstLine="180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</w:t>
      </w:r>
      <w:r w:rsidRPr="00E37E78">
        <w:rPr>
          <w:color w:val="244061"/>
          <w:sz w:val="28"/>
          <w:szCs w:val="28"/>
          <w:u w:val="single"/>
        </w:rPr>
        <w:t xml:space="preserve">       </w:t>
      </w:r>
      <w:r w:rsidRPr="00E37E78">
        <w:rPr>
          <w:color w:val="244061"/>
          <w:sz w:val="28"/>
          <w:szCs w:val="28"/>
        </w:rPr>
        <w:t>)Bilmediğimiz maddeleri tatmak ve koklamak doğru değildir.</w:t>
      </w:r>
    </w:p>
    <w:p w:rsidR="00CF0733" w:rsidRPr="00E37E78" w:rsidRDefault="00CF0733" w:rsidP="00F93ABE">
      <w:pPr>
        <w:numPr>
          <w:ilvl w:val="0"/>
          <w:numId w:val="3"/>
        </w:numPr>
        <w:tabs>
          <w:tab w:val="left" w:pos="720"/>
          <w:tab w:val="left" w:pos="900"/>
        </w:tabs>
        <w:spacing w:line="240" w:lineRule="atLeast"/>
        <w:ind w:firstLine="180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</w:t>
      </w:r>
      <w:r w:rsidRPr="00E37E78">
        <w:rPr>
          <w:color w:val="244061"/>
          <w:sz w:val="28"/>
          <w:szCs w:val="28"/>
          <w:u w:val="single"/>
        </w:rPr>
        <w:t xml:space="preserve">       </w:t>
      </w:r>
      <w:r w:rsidRPr="00E37E78">
        <w:rPr>
          <w:color w:val="244061"/>
          <w:sz w:val="28"/>
          <w:szCs w:val="28"/>
        </w:rPr>
        <w:t>)Katı maddenin şekil almış haline eşya denir.</w:t>
      </w:r>
    </w:p>
    <w:p w:rsidR="00CF0733" w:rsidRPr="00E37E78" w:rsidRDefault="00CF0733" w:rsidP="00F93ABE">
      <w:pPr>
        <w:numPr>
          <w:ilvl w:val="0"/>
          <w:numId w:val="3"/>
        </w:numPr>
        <w:tabs>
          <w:tab w:val="left" w:pos="900"/>
          <w:tab w:val="left" w:pos="1620"/>
        </w:tabs>
        <w:spacing w:line="240" w:lineRule="atLeast"/>
        <w:ind w:firstLine="180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</w:t>
      </w:r>
      <w:r w:rsidRPr="00E37E78">
        <w:rPr>
          <w:color w:val="244061"/>
          <w:sz w:val="28"/>
          <w:szCs w:val="28"/>
          <w:u w:val="single"/>
        </w:rPr>
        <w:t xml:space="preserve">       </w:t>
      </w:r>
      <w:r w:rsidRPr="00E37E78">
        <w:rPr>
          <w:color w:val="244061"/>
          <w:sz w:val="28"/>
          <w:szCs w:val="28"/>
        </w:rPr>
        <w:t>)Anahtar, taş, madenî para, misket, toplu iğne gibi maddeler suda yüzer.</w:t>
      </w:r>
    </w:p>
    <w:p w:rsidR="00CF0733" w:rsidRPr="00E37E78" w:rsidRDefault="00CF0733" w:rsidP="00F93ABE">
      <w:pPr>
        <w:numPr>
          <w:ilvl w:val="0"/>
          <w:numId w:val="3"/>
        </w:numPr>
        <w:tabs>
          <w:tab w:val="left" w:pos="900"/>
        </w:tabs>
        <w:spacing w:line="240" w:lineRule="atLeast"/>
        <w:ind w:firstLine="180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</w:t>
      </w:r>
      <w:r w:rsidRPr="00E37E78">
        <w:rPr>
          <w:color w:val="244061"/>
          <w:sz w:val="28"/>
          <w:szCs w:val="28"/>
          <w:u w:val="single"/>
        </w:rPr>
        <w:t xml:space="preserve">       </w:t>
      </w:r>
      <w:r w:rsidRPr="00E37E78">
        <w:rPr>
          <w:color w:val="244061"/>
          <w:sz w:val="28"/>
          <w:szCs w:val="28"/>
        </w:rPr>
        <w:t>)Suyu içine çeken maddelere, su çeken-ıslanan maddeler denir.</w:t>
      </w:r>
    </w:p>
    <w:p w:rsidR="00CF0733" w:rsidRPr="00E37E78" w:rsidRDefault="00CF0733" w:rsidP="00F93ABE">
      <w:pPr>
        <w:numPr>
          <w:ilvl w:val="0"/>
          <w:numId w:val="3"/>
        </w:numPr>
        <w:tabs>
          <w:tab w:val="left" w:pos="900"/>
        </w:tabs>
        <w:spacing w:line="240" w:lineRule="atLeast"/>
        <w:ind w:firstLine="180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</w:t>
      </w:r>
      <w:r w:rsidRPr="00E37E78">
        <w:rPr>
          <w:color w:val="244061"/>
          <w:sz w:val="28"/>
          <w:szCs w:val="28"/>
          <w:u w:val="single"/>
        </w:rPr>
        <w:t xml:space="preserve">       </w:t>
      </w:r>
      <w:r w:rsidRPr="00E37E78">
        <w:rPr>
          <w:color w:val="244061"/>
          <w:sz w:val="28"/>
          <w:szCs w:val="28"/>
        </w:rPr>
        <w:t>)Gazların belirli şekilleri vardır, sıkıştırılamazlar.</w:t>
      </w:r>
    </w:p>
    <w:p w:rsidR="00CF0733" w:rsidRPr="00E37E78" w:rsidRDefault="00CF0733" w:rsidP="00F93ABE">
      <w:pPr>
        <w:numPr>
          <w:ilvl w:val="0"/>
          <w:numId w:val="3"/>
        </w:numPr>
        <w:tabs>
          <w:tab w:val="left" w:pos="900"/>
        </w:tabs>
        <w:spacing w:line="240" w:lineRule="atLeast"/>
        <w:ind w:firstLine="18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</w:t>
      </w:r>
      <w:r w:rsidRPr="00E37E78">
        <w:rPr>
          <w:color w:val="244061"/>
          <w:sz w:val="28"/>
          <w:szCs w:val="28"/>
          <w:u w:val="single"/>
        </w:rPr>
        <w:t xml:space="preserve">       </w:t>
      </w:r>
      <w:r w:rsidRPr="00E37E78">
        <w:rPr>
          <w:color w:val="244061"/>
          <w:sz w:val="28"/>
          <w:szCs w:val="28"/>
        </w:rPr>
        <w:t>)Porselen fincan sert, parlak, kırılgan ve su geçirmeyen bir yapıya sahiptir.</w:t>
      </w:r>
    </w:p>
    <w:p w:rsidR="00CF0733" w:rsidRPr="00E37E78" w:rsidRDefault="00CF0733" w:rsidP="00F93ABE">
      <w:pPr>
        <w:numPr>
          <w:ilvl w:val="0"/>
          <w:numId w:val="3"/>
        </w:numPr>
        <w:tabs>
          <w:tab w:val="left" w:pos="900"/>
        </w:tabs>
        <w:spacing w:line="240" w:lineRule="atLeast"/>
        <w:ind w:firstLine="18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</w:t>
      </w:r>
      <w:r w:rsidRPr="00E37E78">
        <w:rPr>
          <w:color w:val="244061"/>
          <w:sz w:val="28"/>
          <w:szCs w:val="28"/>
          <w:u w:val="single"/>
        </w:rPr>
        <w:t xml:space="preserve">       </w:t>
      </w:r>
      <w:r w:rsidRPr="00E37E78">
        <w:rPr>
          <w:color w:val="244061"/>
          <w:sz w:val="28"/>
          <w:szCs w:val="28"/>
        </w:rPr>
        <w:t>)Mıknatıs cam, plastik ve tahta gibi maddeleri çeker.</w:t>
      </w:r>
    </w:p>
    <w:p w:rsidR="00CF0733" w:rsidRPr="00E37E78" w:rsidRDefault="00CF0733" w:rsidP="00F93ABE">
      <w:pPr>
        <w:numPr>
          <w:ilvl w:val="0"/>
          <w:numId w:val="3"/>
        </w:numPr>
        <w:tabs>
          <w:tab w:val="left" w:pos="900"/>
        </w:tabs>
        <w:spacing w:line="240" w:lineRule="atLeast"/>
        <w:ind w:firstLine="18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</w:t>
      </w:r>
      <w:r w:rsidRPr="00E37E78">
        <w:rPr>
          <w:color w:val="244061"/>
          <w:sz w:val="28"/>
          <w:szCs w:val="28"/>
          <w:u w:val="single"/>
        </w:rPr>
        <w:t xml:space="preserve">       </w:t>
      </w:r>
      <w:r w:rsidRPr="00E37E78">
        <w:rPr>
          <w:color w:val="244061"/>
          <w:sz w:val="28"/>
          <w:szCs w:val="28"/>
        </w:rPr>
        <w:t>)Su doğada üç halde bulunur.</w:t>
      </w:r>
    </w:p>
    <w:p w:rsidR="00CF0733" w:rsidRPr="00E37E78" w:rsidRDefault="00CF0733" w:rsidP="00194EE5">
      <w:pPr>
        <w:tabs>
          <w:tab w:val="left" w:pos="900"/>
        </w:tabs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tabs>
          <w:tab w:val="left" w:pos="1100"/>
        </w:tabs>
        <w:spacing w:line="240" w:lineRule="atLeast"/>
        <w:rPr>
          <w:b/>
          <w:color w:val="244061"/>
          <w:sz w:val="28"/>
          <w:szCs w:val="28"/>
          <w:u w:val="single"/>
        </w:rPr>
      </w:pPr>
      <w:r w:rsidRPr="00E37E78">
        <w:rPr>
          <w:color w:val="244061"/>
          <w:sz w:val="28"/>
          <w:szCs w:val="28"/>
        </w:rPr>
        <w:t xml:space="preserve">  </w:t>
      </w:r>
      <w:r w:rsidRPr="00E37E78">
        <w:rPr>
          <w:b/>
          <w:color w:val="244061"/>
          <w:sz w:val="28"/>
          <w:szCs w:val="28"/>
          <w:u w:val="single"/>
        </w:rPr>
        <w:t>Aşağıdaki sorularında doğru şıkkı daire(O) içine alarak işaretleyiniz.</w:t>
      </w:r>
    </w:p>
    <w:p w:rsidR="00CF0733" w:rsidRPr="00E37E78" w:rsidRDefault="00CF0733" w:rsidP="00F93ABE">
      <w:pPr>
        <w:numPr>
          <w:ilvl w:val="0"/>
          <w:numId w:val="2"/>
        </w:numPr>
        <w:tabs>
          <w:tab w:val="left" w:pos="1100"/>
        </w:tabs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Aşağıda verilen maddelerden hangisinin şekli ve hacmi bellidir?</w:t>
      </w: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A.</w:t>
      </w:r>
      <w:r w:rsidRPr="00E37E78">
        <w:rPr>
          <w:color w:val="244061"/>
          <w:sz w:val="28"/>
          <w:szCs w:val="28"/>
        </w:rPr>
        <w:t xml:space="preserve"> süt                   </w:t>
      </w:r>
      <w:r w:rsidRPr="00E37E78">
        <w:rPr>
          <w:b/>
          <w:color w:val="244061"/>
          <w:sz w:val="28"/>
          <w:szCs w:val="28"/>
        </w:rPr>
        <w:t>B.</w:t>
      </w:r>
      <w:r w:rsidRPr="00E37E78">
        <w:rPr>
          <w:color w:val="244061"/>
          <w:sz w:val="28"/>
          <w:szCs w:val="28"/>
        </w:rPr>
        <w:t xml:space="preserve"> doğal gaz                    </w:t>
      </w:r>
      <w:r w:rsidRPr="00E37E78">
        <w:rPr>
          <w:b/>
          <w:color w:val="244061"/>
          <w:sz w:val="28"/>
          <w:szCs w:val="28"/>
        </w:rPr>
        <w:t>C.</w:t>
      </w:r>
      <w:r w:rsidRPr="00E37E78">
        <w:rPr>
          <w:color w:val="244061"/>
          <w:sz w:val="28"/>
          <w:szCs w:val="28"/>
        </w:rPr>
        <w:t xml:space="preserve"> sıra                      </w:t>
      </w:r>
      <w:r w:rsidRPr="00E37E78">
        <w:rPr>
          <w:b/>
          <w:color w:val="244061"/>
          <w:sz w:val="28"/>
          <w:szCs w:val="28"/>
        </w:rPr>
        <w:t>D.</w:t>
      </w:r>
      <w:r w:rsidRPr="00E37E78">
        <w:rPr>
          <w:color w:val="244061"/>
          <w:sz w:val="28"/>
          <w:szCs w:val="28"/>
        </w:rPr>
        <w:t xml:space="preserve"> portakal suyu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</w:t>
      </w:r>
    </w:p>
    <w:p w:rsidR="00CF0733" w:rsidRPr="00E37E78" w:rsidRDefault="00CF0733" w:rsidP="00F93ABE">
      <w:pPr>
        <w:numPr>
          <w:ilvl w:val="0"/>
          <w:numId w:val="2"/>
        </w:numPr>
        <w:tabs>
          <w:tab w:val="left" w:pos="360"/>
        </w:tabs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Aşağıdakiler cisimlerden hangisi aynı zamanda bir alettir?</w:t>
      </w:r>
    </w:p>
    <w:p w:rsidR="00CF0733" w:rsidRPr="00E37E78" w:rsidRDefault="00CF0733" w:rsidP="00F93ABE">
      <w:pPr>
        <w:tabs>
          <w:tab w:val="left" w:pos="360"/>
        </w:tabs>
        <w:spacing w:line="240" w:lineRule="atLeast"/>
        <w:ind w:left="360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A.</w:t>
      </w:r>
      <w:r w:rsidRPr="00E37E78">
        <w:rPr>
          <w:color w:val="244061"/>
          <w:sz w:val="28"/>
          <w:szCs w:val="28"/>
        </w:rPr>
        <w:t xml:space="preserve">kapı                    </w:t>
      </w:r>
      <w:r w:rsidRPr="00E37E78">
        <w:rPr>
          <w:b/>
          <w:color w:val="244061"/>
          <w:sz w:val="28"/>
          <w:szCs w:val="28"/>
        </w:rPr>
        <w:t>B.</w:t>
      </w:r>
      <w:r w:rsidRPr="00E37E78">
        <w:rPr>
          <w:color w:val="244061"/>
          <w:sz w:val="28"/>
          <w:szCs w:val="28"/>
        </w:rPr>
        <w:t xml:space="preserve"> küpe                         </w:t>
      </w:r>
      <w:r w:rsidRPr="00E37E78">
        <w:rPr>
          <w:b/>
          <w:color w:val="244061"/>
          <w:sz w:val="28"/>
          <w:szCs w:val="28"/>
        </w:rPr>
        <w:t>C.</w:t>
      </w:r>
      <w:r w:rsidRPr="00E37E78">
        <w:rPr>
          <w:color w:val="244061"/>
          <w:sz w:val="28"/>
          <w:szCs w:val="28"/>
        </w:rPr>
        <w:t xml:space="preserve"> kerpeten              </w:t>
      </w:r>
      <w:r w:rsidRPr="00E37E78">
        <w:rPr>
          <w:b/>
          <w:color w:val="244061"/>
          <w:sz w:val="28"/>
          <w:szCs w:val="28"/>
        </w:rPr>
        <w:t xml:space="preserve"> D. </w:t>
      </w:r>
      <w:r w:rsidRPr="00E37E78">
        <w:rPr>
          <w:color w:val="244061"/>
          <w:sz w:val="28"/>
          <w:szCs w:val="28"/>
        </w:rPr>
        <w:t>Kol saati</w:t>
      </w: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</w:t>
      </w:r>
    </w:p>
    <w:p w:rsidR="00CF0733" w:rsidRPr="00E37E78" w:rsidRDefault="00CF0733" w:rsidP="00F93ABE">
      <w:pPr>
        <w:numPr>
          <w:ilvl w:val="0"/>
          <w:numId w:val="2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Aşağıdakilerden hangisi </w:t>
      </w:r>
      <w:r w:rsidRPr="00E37E78">
        <w:rPr>
          <w:b/>
          <w:color w:val="244061"/>
          <w:sz w:val="28"/>
          <w:szCs w:val="28"/>
        </w:rPr>
        <w:t>işlenmiş</w:t>
      </w:r>
      <w:r w:rsidRPr="00E37E78">
        <w:rPr>
          <w:color w:val="244061"/>
          <w:sz w:val="28"/>
          <w:szCs w:val="28"/>
        </w:rPr>
        <w:t xml:space="preserve"> maddedir?</w:t>
      </w:r>
    </w:p>
    <w:p w:rsidR="00CF0733" w:rsidRPr="00E37E78" w:rsidRDefault="00CF0733" w:rsidP="00F93ABE">
      <w:pPr>
        <w:spacing w:line="240" w:lineRule="atLeast"/>
        <w:ind w:left="720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A.</w:t>
      </w:r>
      <w:r w:rsidRPr="00E37E78">
        <w:rPr>
          <w:color w:val="244061"/>
          <w:sz w:val="28"/>
          <w:szCs w:val="28"/>
        </w:rPr>
        <w:t xml:space="preserve"> çilek reçeli        </w:t>
      </w:r>
      <w:r w:rsidRPr="00E37E78">
        <w:rPr>
          <w:b/>
          <w:color w:val="244061"/>
          <w:sz w:val="28"/>
          <w:szCs w:val="28"/>
        </w:rPr>
        <w:t>B.</w:t>
      </w:r>
      <w:r w:rsidRPr="00E37E78">
        <w:rPr>
          <w:color w:val="244061"/>
          <w:sz w:val="28"/>
          <w:szCs w:val="28"/>
        </w:rPr>
        <w:t xml:space="preserve"> elma                      </w:t>
      </w:r>
      <w:r w:rsidRPr="00E37E78">
        <w:rPr>
          <w:b/>
          <w:color w:val="244061"/>
          <w:sz w:val="28"/>
          <w:szCs w:val="28"/>
        </w:rPr>
        <w:t xml:space="preserve">C. </w:t>
      </w:r>
      <w:r w:rsidRPr="00E37E78">
        <w:rPr>
          <w:color w:val="244061"/>
          <w:sz w:val="28"/>
          <w:szCs w:val="28"/>
        </w:rPr>
        <w:t xml:space="preserve">domates                  </w:t>
      </w:r>
      <w:r w:rsidRPr="00E37E78">
        <w:rPr>
          <w:b/>
          <w:color w:val="244061"/>
          <w:sz w:val="28"/>
          <w:szCs w:val="28"/>
        </w:rPr>
        <w:t>D.</w:t>
      </w:r>
      <w:r w:rsidRPr="00E37E78">
        <w:rPr>
          <w:color w:val="244061"/>
          <w:sz w:val="28"/>
          <w:szCs w:val="28"/>
        </w:rPr>
        <w:t xml:space="preserve"> üzüm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</w:t>
      </w:r>
    </w:p>
    <w:p w:rsidR="00CF0733" w:rsidRPr="00E37E78" w:rsidRDefault="00CF0733" w:rsidP="00F93ABE">
      <w:pPr>
        <w:numPr>
          <w:ilvl w:val="0"/>
          <w:numId w:val="2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Aşağıdakilerden hangisi maddelerin </w:t>
      </w:r>
      <w:r w:rsidRPr="00E37E78">
        <w:rPr>
          <w:b/>
          <w:color w:val="244061"/>
          <w:sz w:val="28"/>
          <w:szCs w:val="28"/>
        </w:rPr>
        <w:t xml:space="preserve">duyu organları </w:t>
      </w:r>
      <w:r w:rsidRPr="00E37E78">
        <w:rPr>
          <w:color w:val="244061"/>
          <w:sz w:val="28"/>
          <w:szCs w:val="28"/>
        </w:rPr>
        <w:t>ile fark edilebilen özelliklerden biridir?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</w:t>
      </w:r>
      <w:r w:rsidRPr="00E37E78">
        <w:rPr>
          <w:b/>
          <w:color w:val="244061"/>
          <w:sz w:val="28"/>
          <w:szCs w:val="28"/>
        </w:rPr>
        <w:t>A.</w:t>
      </w:r>
      <w:r w:rsidRPr="00E37E78">
        <w:rPr>
          <w:color w:val="244061"/>
          <w:sz w:val="28"/>
          <w:szCs w:val="28"/>
        </w:rPr>
        <w:t xml:space="preserve"> kütle                 </w:t>
      </w:r>
      <w:r w:rsidRPr="00E37E78">
        <w:rPr>
          <w:b/>
          <w:color w:val="244061"/>
          <w:sz w:val="28"/>
          <w:szCs w:val="28"/>
        </w:rPr>
        <w:t>B.</w:t>
      </w:r>
      <w:r w:rsidRPr="00E37E78">
        <w:rPr>
          <w:color w:val="244061"/>
          <w:sz w:val="28"/>
          <w:szCs w:val="28"/>
        </w:rPr>
        <w:t xml:space="preserve"> hacim                  </w:t>
      </w:r>
      <w:r w:rsidRPr="00E37E78">
        <w:rPr>
          <w:b/>
          <w:color w:val="244061"/>
          <w:sz w:val="28"/>
          <w:szCs w:val="28"/>
        </w:rPr>
        <w:t xml:space="preserve">  C.</w:t>
      </w:r>
      <w:r w:rsidRPr="00E37E78">
        <w:rPr>
          <w:color w:val="244061"/>
          <w:sz w:val="28"/>
          <w:szCs w:val="28"/>
        </w:rPr>
        <w:t xml:space="preserve"> renk                      </w:t>
      </w:r>
      <w:r w:rsidRPr="00E37E78">
        <w:rPr>
          <w:b/>
          <w:color w:val="244061"/>
          <w:sz w:val="28"/>
          <w:szCs w:val="28"/>
        </w:rPr>
        <w:t>D.</w:t>
      </w:r>
      <w:r w:rsidRPr="00E37E78">
        <w:rPr>
          <w:color w:val="244061"/>
          <w:sz w:val="28"/>
          <w:szCs w:val="28"/>
        </w:rPr>
        <w:t xml:space="preserve"> ağırlık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2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Sıvıların kütle ölçülerini bulmak amacıyla, içine konarak tartılan kabın ağırlığına ne nedir?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A.</w:t>
      </w:r>
      <w:r w:rsidRPr="00E37E78">
        <w:rPr>
          <w:color w:val="244061"/>
          <w:sz w:val="28"/>
          <w:szCs w:val="28"/>
        </w:rPr>
        <w:t xml:space="preserve"> net ağırlık           </w:t>
      </w:r>
      <w:r w:rsidRPr="00E37E78">
        <w:rPr>
          <w:b/>
          <w:color w:val="244061"/>
          <w:sz w:val="28"/>
          <w:szCs w:val="28"/>
        </w:rPr>
        <w:t>B.</w:t>
      </w:r>
      <w:r w:rsidRPr="00E37E78">
        <w:rPr>
          <w:color w:val="244061"/>
          <w:sz w:val="28"/>
          <w:szCs w:val="28"/>
        </w:rPr>
        <w:t xml:space="preserve"> ağırlık                  </w:t>
      </w:r>
      <w:r w:rsidRPr="00E37E78">
        <w:rPr>
          <w:b/>
          <w:color w:val="244061"/>
          <w:sz w:val="28"/>
          <w:szCs w:val="28"/>
        </w:rPr>
        <w:t xml:space="preserve"> C. </w:t>
      </w:r>
      <w:r w:rsidRPr="00E37E78">
        <w:rPr>
          <w:color w:val="244061"/>
          <w:sz w:val="28"/>
          <w:szCs w:val="28"/>
        </w:rPr>
        <w:t xml:space="preserve">  brüt ağırlık      </w:t>
      </w:r>
      <w:r w:rsidRPr="00E37E78">
        <w:rPr>
          <w:b/>
          <w:color w:val="244061"/>
          <w:sz w:val="28"/>
          <w:szCs w:val="28"/>
        </w:rPr>
        <w:t xml:space="preserve">  D.</w:t>
      </w:r>
      <w:r w:rsidRPr="00E37E78">
        <w:rPr>
          <w:color w:val="244061"/>
          <w:sz w:val="28"/>
          <w:szCs w:val="28"/>
        </w:rPr>
        <w:t xml:space="preserve">  dara 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2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Aşağıdakilerden hangisi maddenin </w:t>
      </w:r>
      <w:r w:rsidRPr="00E37E78">
        <w:rPr>
          <w:b/>
          <w:color w:val="244061"/>
          <w:sz w:val="28"/>
          <w:szCs w:val="28"/>
          <w:u w:val="single"/>
        </w:rPr>
        <w:t>ölçülebilir</w:t>
      </w:r>
      <w:r w:rsidRPr="00E37E78">
        <w:rPr>
          <w:color w:val="244061"/>
          <w:sz w:val="28"/>
          <w:szCs w:val="28"/>
        </w:rPr>
        <w:t xml:space="preserve"> özelliğidir?</w:t>
      </w:r>
    </w:p>
    <w:p w:rsidR="00CF0733" w:rsidRPr="00E37E78" w:rsidRDefault="00CF0733" w:rsidP="00FD667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</w:t>
      </w:r>
      <w:r w:rsidRPr="00E37E78">
        <w:rPr>
          <w:b/>
          <w:color w:val="244061"/>
          <w:sz w:val="28"/>
          <w:szCs w:val="28"/>
        </w:rPr>
        <w:t>A.</w:t>
      </w:r>
      <w:r w:rsidRPr="00E37E78">
        <w:rPr>
          <w:color w:val="244061"/>
          <w:sz w:val="28"/>
          <w:szCs w:val="28"/>
        </w:rPr>
        <w:t xml:space="preserve"> kütle              </w:t>
      </w:r>
      <w:r w:rsidRPr="00E37E78">
        <w:rPr>
          <w:b/>
          <w:color w:val="244061"/>
          <w:sz w:val="28"/>
          <w:szCs w:val="28"/>
        </w:rPr>
        <w:t>B.</w:t>
      </w:r>
      <w:r w:rsidRPr="00E37E78">
        <w:rPr>
          <w:color w:val="244061"/>
          <w:sz w:val="28"/>
          <w:szCs w:val="28"/>
        </w:rPr>
        <w:t xml:space="preserve"> koku                       </w:t>
      </w:r>
      <w:r w:rsidRPr="00E37E78">
        <w:rPr>
          <w:b/>
          <w:color w:val="244061"/>
          <w:sz w:val="28"/>
          <w:szCs w:val="28"/>
        </w:rPr>
        <w:t>C.</w:t>
      </w:r>
      <w:r w:rsidRPr="00E37E78">
        <w:rPr>
          <w:color w:val="244061"/>
          <w:sz w:val="28"/>
          <w:szCs w:val="28"/>
        </w:rPr>
        <w:t xml:space="preserve">  renk                      </w:t>
      </w:r>
      <w:r w:rsidRPr="00E37E78">
        <w:rPr>
          <w:b/>
          <w:color w:val="244061"/>
          <w:sz w:val="28"/>
          <w:szCs w:val="28"/>
        </w:rPr>
        <w:t>D.</w:t>
      </w:r>
      <w:r w:rsidRPr="00E37E78">
        <w:rPr>
          <w:color w:val="244061"/>
          <w:sz w:val="28"/>
          <w:szCs w:val="28"/>
        </w:rPr>
        <w:t xml:space="preserve">  Sertlik</w:t>
      </w:r>
    </w:p>
    <w:p w:rsidR="00CF0733" w:rsidRPr="00E37E78" w:rsidRDefault="00CF0733" w:rsidP="00F93ABE">
      <w:pPr>
        <w:tabs>
          <w:tab w:val="left" w:pos="940"/>
        </w:tabs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2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Aşağıdaki maddelerden hangisi suda yüzer?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</w:t>
      </w:r>
      <w:r w:rsidRPr="00E37E78">
        <w:rPr>
          <w:b/>
          <w:color w:val="244061"/>
          <w:sz w:val="28"/>
          <w:szCs w:val="28"/>
        </w:rPr>
        <w:t>A.</w:t>
      </w:r>
      <w:r w:rsidRPr="00E37E78">
        <w:rPr>
          <w:color w:val="244061"/>
          <w:sz w:val="28"/>
          <w:szCs w:val="28"/>
        </w:rPr>
        <w:t xml:space="preserve"> taş              </w:t>
      </w:r>
      <w:r w:rsidRPr="00E37E78">
        <w:rPr>
          <w:b/>
          <w:color w:val="244061"/>
          <w:sz w:val="28"/>
          <w:szCs w:val="28"/>
        </w:rPr>
        <w:t>B.</w:t>
      </w:r>
      <w:r w:rsidRPr="00E37E78">
        <w:rPr>
          <w:color w:val="244061"/>
          <w:sz w:val="28"/>
          <w:szCs w:val="28"/>
        </w:rPr>
        <w:t xml:space="preserve"> tahta                      </w:t>
      </w:r>
      <w:r w:rsidRPr="00E37E78">
        <w:rPr>
          <w:b/>
          <w:color w:val="244061"/>
          <w:sz w:val="28"/>
          <w:szCs w:val="28"/>
        </w:rPr>
        <w:t>C.</w:t>
      </w:r>
      <w:r w:rsidRPr="00E37E78">
        <w:rPr>
          <w:color w:val="244061"/>
          <w:sz w:val="28"/>
          <w:szCs w:val="28"/>
        </w:rPr>
        <w:t xml:space="preserve"> kum                          </w:t>
      </w:r>
      <w:r w:rsidRPr="00E37E78">
        <w:rPr>
          <w:b/>
          <w:color w:val="244061"/>
          <w:sz w:val="28"/>
          <w:szCs w:val="28"/>
        </w:rPr>
        <w:t>D.</w:t>
      </w:r>
      <w:r w:rsidRPr="00E37E78">
        <w:rPr>
          <w:color w:val="244061"/>
          <w:sz w:val="28"/>
          <w:szCs w:val="28"/>
        </w:rPr>
        <w:t xml:space="preserve"> çay bardağı</w:t>
      </w:r>
    </w:p>
    <w:p w:rsidR="00CF0733" w:rsidRPr="00E37E78" w:rsidRDefault="00CF0733" w:rsidP="00F93ABE">
      <w:pPr>
        <w:numPr>
          <w:ilvl w:val="0"/>
          <w:numId w:val="2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Aşağıdaki çizelgede hangi seçenekte </w:t>
      </w:r>
      <w:r w:rsidRPr="00E37E78">
        <w:rPr>
          <w:b/>
          <w:color w:val="244061"/>
          <w:sz w:val="28"/>
          <w:szCs w:val="28"/>
          <w:u w:val="single"/>
        </w:rPr>
        <w:t>yanlış</w:t>
      </w:r>
      <w:r w:rsidRPr="00E37E78">
        <w:rPr>
          <w:color w:val="244061"/>
          <w:sz w:val="28"/>
          <w:szCs w:val="28"/>
          <w:u w:val="single"/>
        </w:rPr>
        <w:t xml:space="preserve"> işaretleme</w:t>
      </w:r>
      <w:r w:rsidRPr="00E37E78">
        <w:rPr>
          <w:color w:val="244061"/>
          <w:sz w:val="28"/>
          <w:szCs w:val="28"/>
        </w:rPr>
        <w:t xml:space="preserve"> yapılmıştır?</w:t>
      </w:r>
    </w:p>
    <w:tbl>
      <w:tblPr>
        <w:tblW w:w="0" w:type="auto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1025"/>
        <w:gridCol w:w="1205"/>
        <w:gridCol w:w="1205"/>
        <w:gridCol w:w="1205"/>
      </w:tblGrid>
      <w:tr w:rsidR="00CF0733" w:rsidRPr="00E37E78" w:rsidTr="001C6F0E">
        <w:trPr>
          <w:trHeight w:val="202"/>
        </w:trPr>
        <w:tc>
          <w:tcPr>
            <w:tcW w:w="480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</w:p>
        </w:tc>
        <w:tc>
          <w:tcPr>
            <w:tcW w:w="1012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madde</w:t>
            </w: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eşya</w:t>
            </w: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alet</w:t>
            </w:r>
          </w:p>
        </w:tc>
      </w:tr>
      <w:tr w:rsidR="00CF0733" w:rsidRPr="00E37E78" w:rsidTr="001C6F0E">
        <w:trPr>
          <w:trHeight w:val="202"/>
        </w:trPr>
        <w:tc>
          <w:tcPr>
            <w:tcW w:w="480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A.</w:t>
            </w:r>
          </w:p>
        </w:tc>
        <w:tc>
          <w:tcPr>
            <w:tcW w:w="1012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kitap</w:t>
            </w: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*</w:t>
            </w: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</w:p>
        </w:tc>
      </w:tr>
      <w:tr w:rsidR="00CF0733" w:rsidRPr="00E37E78" w:rsidTr="001C6F0E">
        <w:trPr>
          <w:trHeight w:val="202"/>
        </w:trPr>
        <w:tc>
          <w:tcPr>
            <w:tcW w:w="480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B.</w:t>
            </w:r>
          </w:p>
        </w:tc>
        <w:tc>
          <w:tcPr>
            <w:tcW w:w="1012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çekiç</w:t>
            </w: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*</w:t>
            </w:r>
          </w:p>
        </w:tc>
      </w:tr>
      <w:tr w:rsidR="00CF0733" w:rsidRPr="00E37E78" w:rsidTr="001C6F0E">
        <w:trPr>
          <w:trHeight w:val="202"/>
        </w:trPr>
        <w:tc>
          <w:tcPr>
            <w:tcW w:w="480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C.</w:t>
            </w:r>
          </w:p>
        </w:tc>
        <w:tc>
          <w:tcPr>
            <w:tcW w:w="1012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Su</w:t>
            </w: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*</w:t>
            </w: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</w:p>
        </w:tc>
      </w:tr>
      <w:tr w:rsidR="00CF0733" w:rsidRPr="00E37E78" w:rsidTr="001C6F0E">
        <w:trPr>
          <w:trHeight w:val="202"/>
        </w:trPr>
        <w:tc>
          <w:tcPr>
            <w:tcW w:w="480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D.</w:t>
            </w:r>
          </w:p>
        </w:tc>
        <w:tc>
          <w:tcPr>
            <w:tcW w:w="1012" w:type="dxa"/>
          </w:tcPr>
          <w:p w:rsidR="00CF0733" w:rsidRPr="001C6F0E" w:rsidRDefault="00CF0733" w:rsidP="001C6F0E">
            <w:pPr>
              <w:spacing w:line="240" w:lineRule="atLeast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tomruk</w:t>
            </w: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  <w:r w:rsidRPr="001C6F0E">
              <w:rPr>
                <w:color w:val="244061"/>
                <w:sz w:val="28"/>
                <w:szCs w:val="28"/>
              </w:rPr>
              <w:t>*</w:t>
            </w:r>
          </w:p>
        </w:tc>
        <w:tc>
          <w:tcPr>
            <w:tcW w:w="1205" w:type="dxa"/>
          </w:tcPr>
          <w:p w:rsidR="00CF0733" w:rsidRPr="001C6F0E" w:rsidRDefault="00CF0733" w:rsidP="001C6F0E">
            <w:pPr>
              <w:spacing w:line="240" w:lineRule="atLeast"/>
              <w:jc w:val="center"/>
              <w:rPr>
                <w:color w:val="244061"/>
                <w:sz w:val="28"/>
                <w:szCs w:val="28"/>
              </w:rPr>
            </w:pPr>
          </w:p>
        </w:tc>
      </w:tr>
    </w:tbl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5000BF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9.  </w:t>
      </w:r>
      <w:r w:rsidRPr="00E37E78">
        <w:rPr>
          <w:color w:val="244061"/>
          <w:sz w:val="28"/>
          <w:szCs w:val="28"/>
        </w:rPr>
        <w:t>Dereceli silindire 35 mL  su dolduruluyor.Dereceli silindirin içerisine  taş bırakılınca dereceli silindir   65 mL  gösteriyor.Buna göre taşın hacmi kaç mL 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  A.</w:t>
      </w:r>
      <w:r w:rsidRPr="00E37E78">
        <w:rPr>
          <w:color w:val="244061"/>
          <w:sz w:val="28"/>
          <w:szCs w:val="28"/>
        </w:rPr>
        <w:t xml:space="preserve">25 ml           </w:t>
      </w:r>
      <w:r w:rsidRPr="00E37E78">
        <w:rPr>
          <w:b/>
          <w:color w:val="244061"/>
          <w:sz w:val="28"/>
          <w:szCs w:val="28"/>
        </w:rPr>
        <w:t>B.</w:t>
      </w:r>
      <w:r w:rsidRPr="00E37E78">
        <w:rPr>
          <w:color w:val="244061"/>
          <w:sz w:val="28"/>
          <w:szCs w:val="28"/>
        </w:rPr>
        <w:t xml:space="preserve"> 30 ml                   </w:t>
      </w:r>
      <w:r w:rsidRPr="00E37E78">
        <w:rPr>
          <w:b/>
          <w:color w:val="244061"/>
          <w:sz w:val="28"/>
          <w:szCs w:val="28"/>
        </w:rPr>
        <w:t>C.</w:t>
      </w:r>
      <w:r w:rsidRPr="00E37E78">
        <w:rPr>
          <w:color w:val="244061"/>
          <w:sz w:val="28"/>
          <w:szCs w:val="28"/>
        </w:rPr>
        <w:t xml:space="preserve"> 35ml                          </w:t>
      </w:r>
      <w:r w:rsidRPr="00E37E78">
        <w:rPr>
          <w:b/>
          <w:color w:val="244061"/>
          <w:sz w:val="28"/>
          <w:szCs w:val="28"/>
        </w:rPr>
        <w:t>D.</w:t>
      </w:r>
      <w:r w:rsidRPr="00E37E78">
        <w:rPr>
          <w:color w:val="244061"/>
          <w:sz w:val="28"/>
          <w:szCs w:val="28"/>
        </w:rPr>
        <w:t xml:space="preserve"> 40 ml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</w:t>
      </w:r>
      <w:r w:rsidRPr="00E37E78">
        <w:rPr>
          <w:b/>
          <w:color w:val="244061"/>
          <w:sz w:val="28"/>
          <w:szCs w:val="28"/>
        </w:rPr>
        <w:t>10- Aşağıda verilen cümlelerdeki eksik bölümleri tamamlayınız</w:t>
      </w:r>
      <w:r w:rsidRPr="00E37E78">
        <w:rPr>
          <w:i/>
          <w:color w:val="244061"/>
          <w:sz w:val="28"/>
          <w:szCs w:val="28"/>
        </w:rPr>
        <w:t>.(</w:t>
      </w:r>
      <w:r w:rsidRPr="00E37E78">
        <w:rPr>
          <w:color w:val="244061"/>
          <w:sz w:val="28"/>
          <w:szCs w:val="28"/>
        </w:rPr>
        <w:t xml:space="preserve">litre,kilogram, katı,sıvı,gaz,kütle,hacim,erime,saydam,cisim,madde) </w:t>
      </w:r>
    </w:p>
    <w:p w:rsidR="00CF0733" w:rsidRPr="00E37E78" w:rsidRDefault="00CF0733" w:rsidP="00F93ABE">
      <w:pPr>
        <w:numPr>
          <w:ilvl w:val="0"/>
          <w:numId w:val="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Boşlukta yer kaplayan, hacmi ve ağırlığı olan bütün varlıklara ……………………… denir.</w:t>
      </w:r>
    </w:p>
    <w:p w:rsidR="00CF0733" w:rsidRPr="00E37E78" w:rsidRDefault="00CF0733" w:rsidP="00F93ABE">
      <w:pPr>
        <w:numPr>
          <w:ilvl w:val="0"/>
          <w:numId w:val="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Maddenin şekil almış hâline ……………….……. denir</w:t>
      </w:r>
    </w:p>
    <w:p w:rsidR="00CF0733" w:rsidRPr="00E37E78" w:rsidRDefault="00CF0733" w:rsidP="00BA7CC8">
      <w:pPr>
        <w:numPr>
          <w:ilvl w:val="0"/>
          <w:numId w:val="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Işığı geçiren maddelere …………………………. denir.</w:t>
      </w:r>
    </w:p>
    <w:p w:rsidR="00CF0733" w:rsidRPr="00E37E78" w:rsidRDefault="00CF0733" w:rsidP="00F93ABE">
      <w:pPr>
        <w:numPr>
          <w:ilvl w:val="0"/>
          <w:numId w:val="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Katı bir maddenin ısı enerjisi alarak sıvı haline geçmesi olayına ……………… denir.</w:t>
      </w:r>
    </w:p>
    <w:p w:rsidR="00CF0733" w:rsidRPr="00E37E78" w:rsidRDefault="00CF0733" w:rsidP="00F93ABE">
      <w:pPr>
        <w:numPr>
          <w:ilvl w:val="0"/>
          <w:numId w:val="5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Maddenin ölçülebilir özellikleri ………………….ve ……………..…….dir.</w:t>
      </w:r>
    </w:p>
    <w:p w:rsidR="00CF0733" w:rsidRPr="00E37E78" w:rsidRDefault="00CF0733" w:rsidP="00BA7CC8">
      <w:pPr>
        <w:numPr>
          <w:ilvl w:val="0"/>
          <w:numId w:val="6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Madde doğada …………….. , ………….…….. ve ………..……. halinde bulunur.</w:t>
      </w:r>
    </w:p>
    <w:p w:rsidR="00CF0733" w:rsidRPr="00E37E78" w:rsidRDefault="00CF0733" w:rsidP="00F93ABE">
      <w:pPr>
        <w:numPr>
          <w:ilvl w:val="0"/>
          <w:numId w:val="7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Kütle ölçü birimi ………………….…………..dır.</w:t>
      </w:r>
    </w:p>
    <w:p w:rsidR="00CF0733" w:rsidRPr="00E37E78" w:rsidRDefault="00CF0733" w:rsidP="00F93ABE">
      <w:pPr>
        <w:numPr>
          <w:ilvl w:val="0"/>
          <w:numId w:val="8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Hacim ölçü birimi………………..…………dir.</w:t>
      </w:r>
    </w:p>
    <w:p w:rsidR="00CF0733" w:rsidRPr="00E37E78" w:rsidRDefault="00CF0733" w:rsidP="00EA3D9B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11- Aşağıda verilen cümlelerde doğru olanın başına ( D ), yanlış olanın başına ( Y ) harfini yazınız. 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(.......) Katıların kütlesi dereceli silindir ile ölçülür.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(.......) Sıvıların hacmi dereceli silindir ile ölçülür.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(.......) Sıvıların belli bir şekli yoktur. Bulundukları kabın şeklini alır ve akıcıdırlar.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(.......) NET KÜTLE: Brüt Kütle - Dara = Maddenin ağırlığı demek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(.......) DARA: Boş kap + İçindeki madde 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.......) Küçük taneli katı maddeler konduğu kabın şeklini alır.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(……) </w:t>
      </w:r>
      <w:smartTag w:uri="urn:schemas-microsoft-com:office:smarttags" w:element="metricconverter">
        <w:smartTagPr>
          <w:attr w:name="ProductID" w:val="1 litre"/>
        </w:smartTagPr>
        <w:r w:rsidRPr="00E37E78">
          <w:rPr>
            <w:color w:val="244061"/>
            <w:sz w:val="28"/>
            <w:szCs w:val="28"/>
          </w:rPr>
          <w:t>1 litre</w:t>
        </w:r>
      </w:smartTag>
      <w:r w:rsidRPr="00E37E78">
        <w:rPr>
          <w:color w:val="244061"/>
          <w:sz w:val="28"/>
          <w:szCs w:val="28"/>
        </w:rPr>
        <w:t xml:space="preserve"> 1000 mililitredir.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(……) Şişe katı, süt sıvı, oksijen gaz maddelere örnektir.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(……) Uyku sırasında insanların kalp atış hızı artar.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(……) Sıvıların hacmi eşit kollu terazi ile ölçülür.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12- </w:t>
      </w:r>
      <w:r w:rsidRPr="00E37E78">
        <w:rPr>
          <w:color w:val="244061"/>
          <w:sz w:val="28"/>
          <w:szCs w:val="28"/>
        </w:rPr>
        <w:t xml:space="preserve">80 gram ağırlığında bir bardağa konmuş zeytinyağının kütlesi </w:t>
      </w:r>
      <w:smartTag w:uri="urn:schemas-microsoft-com:office:smarttags" w:element="metricconverter">
        <w:smartTagPr>
          <w:attr w:name="ProductID" w:val="214 gram"/>
        </w:smartTagPr>
        <w:r w:rsidRPr="00E37E78">
          <w:rPr>
            <w:color w:val="244061"/>
            <w:sz w:val="28"/>
            <w:szCs w:val="28"/>
          </w:rPr>
          <w:t>214 gram</w:t>
        </w:r>
      </w:smartTag>
      <w:r w:rsidRPr="00E37E78">
        <w:rPr>
          <w:color w:val="244061"/>
          <w:sz w:val="28"/>
          <w:szCs w:val="28"/>
        </w:rPr>
        <w:t xml:space="preserve"> olarak ölçülmüştür.Buna göre zeytinyağının net kütlesi kaç gramdır? 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13-</w:t>
      </w:r>
      <w:r w:rsidRPr="00E37E78">
        <w:rPr>
          <w:color w:val="244061"/>
          <w:sz w:val="28"/>
          <w:szCs w:val="28"/>
        </w:rPr>
        <w:t xml:space="preserve"> “ Bir ağaç kesilerek önce keresteye sonra masaya dönüştürülüyor.”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Bu bilgiye göre yapılan işlemler sırayla maddenin hangi ismini alır?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a-)malzeme-cisim-madde                         b-) madde- cisim-malzeme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c-)madde-malzeme-cisim                         d-)cisim-madde-malzeme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pStyle w:val="ListParagraph"/>
        <w:spacing w:line="240" w:lineRule="atLeast"/>
        <w:ind w:left="0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14-</w:t>
      </w:r>
      <w:r w:rsidRPr="00E37E78">
        <w:rPr>
          <w:color w:val="244061"/>
          <w:sz w:val="28"/>
          <w:szCs w:val="28"/>
        </w:rPr>
        <w:t xml:space="preserve">             </w:t>
      </w:r>
      <w:r w:rsidRPr="00E37E78">
        <w:rPr>
          <w:b/>
          <w:color w:val="244061"/>
          <w:sz w:val="28"/>
          <w:szCs w:val="28"/>
        </w:rPr>
        <w:t>I -İç organları dış etkilerden koruma     II - Vücuda şekil verme</w:t>
      </w:r>
    </w:p>
    <w:p w:rsidR="00CF0733" w:rsidRPr="00E37E78" w:rsidRDefault="00CF0733" w:rsidP="00F93ABE">
      <w:pPr>
        <w:pStyle w:val="ListParagraph"/>
        <w:spacing w:line="240" w:lineRule="atLeast"/>
        <w:ind w:left="0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pacing w:val="-8"/>
          <w:sz w:val="28"/>
          <w:szCs w:val="28"/>
        </w:rPr>
        <w:t xml:space="preserve">                   III – Vücuda kan pompalama</w:t>
      </w:r>
      <w:r w:rsidRPr="00E37E78">
        <w:rPr>
          <w:b/>
          <w:color w:val="244061"/>
          <w:spacing w:val="-11"/>
          <w:sz w:val="28"/>
          <w:szCs w:val="28"/>
        </w:rPr>
        <w:t xml:space="preserve">                          </w:t>
      </w:r>
      <w:r w:rsidRPr="00E37E78">
        <w:rPr>
          <w:b/>
          <w:color w:val="244061"/>
          <w:spacing w:val="1"/>
          <w:sz w:val="28"/>
          <w:szCs w:val="28"/>
        </w:rPr>
        <w:t>IV - Vücudun hareketi sağlama</w:t>
      </w: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pStyle w:val="ListParagraph"/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Cs/>
          <w:color w:val="244061"/>
          <w:spacing w:val="1"/>
          <w:sz w:val="28"/>
          <w:szCs w:val="28"/>
        </w:rPr>
        <w:t xml:space="preserve">Yukarıdakilerden  hangisi  iskeletin </w:t>
      </w:r>
      <w:r w:rsidRPr="00E37E78">
        <w:rPr>
          <w:bCs/>
          <w:color w:val="244061"/>
          <w:spacing w:val="-1"/>
          <w:sz w:val="28"/>
          <w:szCs w:val="28"/>
        </w:rPr>
        <w:t>görevlerinden</w:t>
      </w:r>
      <w:r w:rsidRPr="00E37E78">
        <w:rPr>
          <w:b/>
          <w:bCs/>
          <w:color w:val="244061"/>
          <w:spacing w:val="-1"/>
          <w:sz w:val="28"/>
          <w:szCs w:val="28"/>
        </w:rPr>
        <w:t xml:space="preserve"> </w:t>
      </w:r>
      <w:r w:rsidRPr="00E37E78">
        <w:rPr>
          <w:b/>
          <w:bCs/>
          <w:color w:val="244061"/>
          <w:spacing w:val="-1"/>
          <w:sz w:val="28"/>
          <w:szCs w:val="28"/>
          <w:u w:val="single"/>
        </w:rPr>
        <w:t>değildir</w:t>
      </w:r>
      <w:r w:rsidRPr="00E37E78">
        <w:rPr>
          <w:b/>
          <w:bCs/>
          <w:color w:val="244061"/>
          <w:spacing w:val="-1"/>
          <w:sz w:val="28"/>
          <w:szCs w:val="28"/>
        </w:rPr>
        <w:t>?</w:t>
      </w:r>
      <w:r w:rsidRPr="00E37E78">
        <w:rPr>
          <w:b/>
          <w:color w:val="244061"/>
          <w:sz w:val="28"/>
          <w:szCs w:val="28"/>
        </w:rPr>
        <w:t xml:space="preserve">   </w:t>
      </w:r>
    </w:p>
    <w:p w:rsidR="00CF0733" w:rsidRPr="00E37E78" w:rsidRDefault="00CF0733" w:rsidP="00F93ABE">
      <w:pPr>
        <w:pStyle w:val="ListParagraph"/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pStyle w:val="ListParagraph"/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A ) I</w:t>
      </w:r>
      <w:r w:rsidRPr="00E37E78">
        <w:rPr>
          <w:b/>
          <w:color w:val="244061"/>
          <w:sz w:val="28"/>
          <w:szCs w:val="28"/>
        </w:rPr>
        <w:tab/>
        <w:t>B ) II</w:t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  <w:t>C ) III</w:t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  <w:t>D ) IV</w:t>
      </w:r>
    </w:p>
    <w:p w:rsidR="00CF0733" w:rsidRPr="00E37E78" w:rsidRDefault="00CF0733" w:rsidP="00F93ABE">
      <w:pPr>
        <w:pStyle w:val="ListParagraph"/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pStyle w:val="ListParagraph"/>
        <w:spacing w:line="240" w:lineRule="atLeast"/>
        <w:ind w:left="0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15-</w:t>
      </w:r>
      <w:r w:rsidRPr="00E37E78">
        <w:rPr>
          <w:color w:val="244061"/>
          <w:sz w:val="28"/>
          <w:szCs w:val="28"/>
        </w:rPr>
        <w:t xml:space="preserve"> Aşağıdaki seçeneklerden hangisi İskeletin temel kısımlarından </w:t>
      </w:r>
      <w:r w:rsidRPr="00E37E78">
        <w:rPr>
          <w:b/>
          <w:color w:val="244061"/>
          <w:sz w:val="28"/>
          <w:szCs w:val="28"/>
          <w:u w:val="single"/>
        </w:rPr>
        <w:t>değildir ?</w:t>
      </w: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A)</w:t>
      </w:r>
      <w:r w:rsidRPr="00E37E78">
        <w:rPr>
          <w:color w:val="244061"/>
          <w:sz w:val="28"/>
          <w:szCs w:val="28"/>
        </w:rPr>
        <w:t xml:space="preserve">Kafatası     </w:t>
      </w:r>
      <w:r w:rsidRPr="00E37E78">
        <w:rPr>
          <w:color w:val="244061"/>
          <w:sz w:val="28"/>
          <w:szCs w:val="28"/>
        </w:rPr>
        <w:tab/>
        <w:t xml:space="preserve">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Göğüs Kafesi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Omurga               </w:t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>Kaslar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16-</w:t>
      </w:r>
      <w:r w:rsidRPr="00E37E78">
        <w:rPr>
          <w:color w:val="244061"/>
          <w:sz w:val="28"/>
          <w:szCs w:val="28"/>
        </w:rPr>
        <w:t xml:space="preserve"> Aşağıdakilerden hangisi </w:t>
      </w:r>
      <w:r w:rsidRPr="00E37E78">
        <w:rPr>
          <w:b/>
          <w:color w:val="244061"/>
          <w:sz w:val="28"/>
          <w:szCs w:val="28"/>
          <w:u w:val="single"/>
        </w:rPr>
        <w:t xml:space="preserve">saydam olmayan ( opak) </w:t>
      </w:r>
      <w:r w:rsidRPr="00E37E78">
        <w:rPr>
          <w:color w:val="244061"/>
          <w:sz w:val="28"/>
          <w:szCs w:val="28"/>
        </w:rPr>
        <w:t>maddedir?</w:t>
      </w: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A. Cam               B. Tahta             C. Plastik şişe          D. Buzlu cam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17-</w:t>
      </w:r>
      <w:r w:rsidRPr="00E37E78">
        <w:rPr>
          <w:color w:val="244061"/>
          <w:sz w:val="28"/>
          <w:szCs w:val="28"/>
        </w:rPr>
        <w:t xml:space="preserve"> “Bir grup öğrenci tutkal ve odun talaşını karıştırarak bir tür tahta elde ediyor.”  Bu tahta için ne söylenebilir?</w:t>
      </w: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A) Yapay madde   </w:t>
      </w:r>
      <w:r w:rsidRPr="00E37E78">
        <w:rPr>
          <w:color w:val="244061"/>
          <w:sz w:val="28"/>
          <w:szCs w:val="28"/>
        </w:rPr>
        <w:tab/>
        <w:t xml:space="preserve">  B) Doğal madde     </w:t>
      </w:r>
      <w:r>
        <w:rPr>
          <w:color w:val="244061"/>
          <w:sz w:val="28"/>
          <w:szCs w:val="28"/>
        </w:rPr>
        <w:t xml:space="preserve">            C) İşlenmiş madde</w:t>
      </w:r>
      <w:r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>D) Bozuk madde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</w:t>
      </w:r>
      <w:r w:rsidRPr="00E37E78">
        <w:rPr>
          <w:b/>
          <w:color w:val="244061"/>
          <w:sz w:val="28"/>
          <w:szCs w:val="28"/>
        </w:rPr>
        <w:t>18-</w:t>
      </w:r>
      <w:r w:rsidRPr="00E37E78">
        <w:rPr>
          <w:color w:val="244061"/>
          <w:sz w:val="28"/>
          <w:szCs w:val="28"/>
        </w:rPr>
        <w:t xml:space="preserve">İçi 250 ml su ile dolu dereceli kaba dört adet bilye atıldığında su seviyesi 350 ml’ ye çıkıyor. Buna göre bilyelerden     bir birinin hacmi kaç ml ‘dir? </w:t>
      </w:r>
    </w:p>
    <w:p w:rsidR="00CF0733" w:rsidRPr="00E37E78" w:rsidRDefault="00CF0733" w:rsidP="00F93ABE">
      <w:pPr>
        <w:spacing w:line="240" w:lineRule="atLeast"/>
        <w:ind w:left="-54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A)50 ml 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25 ml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 xml:space="preserve">C) 100ml 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20 ml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-540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</w:t>
      </w:r>
      <w:r w:rsidRPr="00E37E78">
        <w:rPr>
          <w:color w:val="244061"/>
          <w:sz w:val="28"/>
          <w:szCs w:val="28"/>
        </w:rPr>
        <w:t xml:space="preserve"> </w:t>
      </w:r>
      <w:r>
        <w:rPr>
          <w:b/>
          <w:color w:val="244061"/>
          <w:sz w:val="28"/>
          <w:szCs w:val="28"/>
        </w:rPr>
        <w:t>19</w:t>
      </w:r>
      <w:r w:rsidRPr="00E37E78">
        <w:rPr>
          <w:b/>
          <w:color w:val="244061"/>
          <w:sz w:val="28"/>
          <w:szCs w:val="28"/>
        </w:rPr>
        <w:t>-</w:t>
      </w:r>
      <w:r w:rsidRPr="00E37E78">
        <w:rPr>
          <w:color w:val="244061"/>
          <w:sz w:val="28"/>
          <w:szCs w:val="28"/>
        </w:rPr>
        <w:t xml:space="preserve">  Egzersiz yaptığımızda veya koştuğumuzda aşağıda verilenlerdeki hız nasıl değişir?</w:t>
      </w: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ind w:left="-540"/>
        <w:rPr>
          <w:b/>
          <w:color w:val="244061"/>
          <w:sz w:val="28"/>
          <w:szCs w:val="28"/>
          <w:u w:val="single"/>
        </w:rPr>
      </w:pPr>
      <w:r w:rsidRPr="00E37E78">
        <w:rPr>
          <w:color w:val="244061"/>
          <w:sz w:val="28"/>
          <w:szCs w:val="28"/>
        </w:rPr>
        <w:t xml:space="preserve">                                </w:t>
      </w:r>
      <w:r w:rsidRPr="00E37E78">
        <w:rPr>
          <w:b/>
          <w:color w:val="244061"/>
          <w:sz w:val="28"/>
          <w:szCs w:val="28"/>
          <w:u w:val="single"/>
        </w:rPr>
        <w:t>Soluk alıp verme</w:t>
      </w:r>
      <w:r w:rsidRPr="00E37E78">
        <w:rPr>
          <w:b/>
          <w:color w:val="244061"/>
          <w:sz w:val="28"/>
          <w:szCs w:val="28"/>
        </w:rPr>
        <w:t xml:space="preserve">         </w:t>
      </w:r>
      <w:r w:rsidRPr="00E37E78">
        <w:rPr>
          <w:b/>
          <w:color w:val="244061"/>
          <w:sz w:val="28"/>
          <w:szCs w:val="28"/>
          <w:u w:val="single"/>
        </w:rPr>
        <w:t>Kalp atışı</w:t>
      </w:r>
      <w:r w:rsidRPr="00E37E78">
        <w:rPr>
          <w:b/>
          <w:color w:val="244061"/>
          <w:sz w:val="28"/>
          <w:szCs w:val="28"/>
        </w:rPr>
        <w:t xml:space="preserve">           </w:t>
      </w:r>
      <w:r w:rsidRPr="00E37E78">
        <w:rPr>
          <w:b/>
          <w:color w:val="244061"/>
          <w:sz w:val="28"/>
          <w:szCs w:val="28"/>
          <w:u w:val="single"/>
        </w:rPr>
        <w:t xml:space="preserve">Nabız        </w:t>
      </w:r>
    </w:p>
    <w:p w:rsidR="00CF0733" w:rsidRPr="00E37E78" w:rsidRDefault="00CF0733" w:rsidP="00F93ABE">
      <w:pPr>
        <w:spacing w:line="240" w:lineRule="atLeast"/>
        <w:ind w:left="-54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             A)        Artar                         azalır                azalır       </w:t>
      </w:r>
    </w:p>
    <w:p w:rsidR="00CF0733" w:rsidRPr="00E37E78" w:rsidRDefault="00CF0733" w:rsidP="00F93ABE">
      <w:pPr>
        <w:spacing w:line="240" w:lineRule="atLeast"/>
        <w:ind w:left="-54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             B)        Azalır                      değişmez           azalır </w:t>
      </w:r>
    </w:p>
    <w:p w:rsidR="00CF0733" w:rsidRPr="00E37E78" w:rsidRDefault="00CF0733" w:rsidP="00F93ABE">
      <w:pPr>
        <w:spacing w:line="240" w:lineRule="atLeast"/>
        <w:ind w:left="-54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             C)       Azalır                       değişmez           artar</w:t>
      </w:r>
    </w:p>
    <w:p w:rsidR="00CF0733" w:rsidRPr="00E37E78" w:rsidRDefault="00CF0733" w:rsidP="00F93ABE">
      <w:pPr>
        <w:spacing w:line="240" w:lineRule="atLeast"/>
        <w:ind w:left="-54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             D)       Artar                           artar                 artar</w:t>
      </w:r>
    </w:p>
    <w:p w:rsidR="00CF0733" w:rsidRPr="00E37E78" w:rsidRDefault="00CF0733" w:rsidP="00F93ABE">
      <w:pPr>
        <w:spacing w:line="240" w:lineRule="atLeast"/>
        <w:ind w:left="-54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20</w:t>
      </w:r>
      <w:r w:rsidRPr="00E37E78">
        <w:rPr>
          <w:b/>
          <w:color w:val="244061"/>
          <w:sz w:val="28"/>
          <w:szCs w:val="28"/>
        </w:rPr>
        <w:t>-</w:t>
      </w:r>
      <w:r w:rsidRPr="00E37E78">
        <w:rPr>
          <w:color w:val="244061"/>
          <w:sz w:val="28"/>
          <w:szCs w:val="28"/>
        </w:rPr>
        <w:t xml:space="preserve"> Maddeler hangi halden diğerine geçerken dışarıya ısı verir?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A) Katıdan sıvıya</w:t>
      </w:r>
      <w:r w:rsidRPr="00E37E78">
        <w:rPr>
          <w:color w:val="244061"/>
          <w:sz w:val="28"/>
          <w:szCs w:val="28"/>
        </w:rPr>
        <w:tab/>
        <w:t xml:space="preserve">   B) Sıvıdan gaza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Gazdan sıvıya</w:t>
      </w:r>
      <w:r w:rsidRPr="00E37E78">
        <w:rPr>
          <w:color w:val="244061"/>
          <w:sz w:val="28"/>
          <w:szCs w:val="28"/>
        </w:rPr>
        <w:tab/>
        <w:t xml:space="preserve"> D) Katıdan gaza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21</w:t>
      </w:r>
      <w:r w:rsidRPr="00E37E78">
        <w:rPr>
          <w:b/>
          <w:color w:val="244061"/>
          <w:sz w:val="28"/>
          <w:szCs w:val="28"/>
        </w:rPr>
        <w:t>-</w:t>
      </w:r>
      <w:r w:rsidRPr="00E37E78">
        <w:rPr>
          <w:color w:val="244061"/>
          <w:sz w:val="28"/>
          <w:szCs w:val="28"/>
        </w:rPr>
        <w:t xml:space="preserve"> </w:t>
      </w:r>
      <w:r w:rsidRPr="00E37E78">
        <w:rPr>
          <w:b/>
          <w:i/>
          <w:color w:val="244061"/>
          <w:sz w:val="28"/>
          <w:szCs w:val="28"/>
        </w:rPr>
        <w:t>Ağaç bir.............................dir.</w:t>
      </w:r>
      <w:r>
        <w:rPr>
          <w:b/>
          <w:i/>
          <w:color w:val="244061"/>
          <w:sz w:val="28"/>
          <w:szCs w:val="28"/>
        </w:rPr>
        <w:t xml:space="preserve"> </w:t>
      </w:r>
      <w:r w:rsidRPr="00E37E78">
        <w:rPr>
          <w:b/>
          <w:i/>
          <w:color w:val="244061"/>
          <w:sz w:val="28"/>
          <w:szCs w:val="28"/>
        </w:rPr>
        <w:t>Kesilip</w:t>
      </w:r>
      <w:r>
        <w:rPr>
          <w:b/>
          <w:i/>
          <w:color w:val="244061"/>
          <w:sz w:val="28"/>
          <w:szCs w:val="28"/>
        </w:rPr>
        <w:t xml:space="preserve"> </w:t>
      </w:r>
      <w:r w:rsidRPr="00E37E78">
        <w:rPr>
          <w:b/>
          <w:i/>
          <w:color w:val="244061"/>
          <w:sz w:val="28"/>
          <w:szCs w:val="28"/>
        </w:rPr>
        <w:t>şekillendiğinde.....................................olur.Mobilya atölyelerinde malzeme olarak kullanılarak ondan masa yapılır.Masa isebir..........................dır.</w:t>
      </w:r>
      <w:r w:rsidRPr="00E37E78">
        <w:rPr>
          <w:b/>
          <w:color w:val="244061"/>
          <w:sz w:val="28"/>
          <w:szCs w:val="28"/>
        </w:rPr>
        <w:t xml:space="preserve">  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Yukarıda verilen cümlelerde  boşluk  bırakılan  yerlere  </w:t>
      </w:r>
      <w:r w:rsidRPr="00E37E78">
        <w:rPr>
          <w:b/>
          <w:color w:val="244061"/>
          <w:sz w:val="28"/>
          <w:szCs w:val="28"/>
          <w:u w:val="single"/>
        </w:rPr>
        <w:t xml:space="preserve">sırasıyla </w:t>
      </w:r>
      <w:r w:rsidRPr="00E37E78">
        <w:rPr>
          <w:color w:val="244061"/>
          <w:sz w:val="28"/>
          <w:szCs w:val="28"/>
        </w:rPr>
        <w:t xml:space="preserve"> aşağıdaki  sözcüklerden hangileri getirilmelidir?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Madde-cisim-eşya</w:t>
      </w:r>
      <w:r w:rsidRPr="00E37E78">
        <w:rPr>
          <w:color w:val="244061"/>
          <w:sz w:val="28"/>
          <w:szCs w:val="28"/>
        </w:rPr>
        <w:tab/>
        <w:t xml:space="preserve">  B) Cisim-eşya-madde         C) Madde-eşya-cisim</w:t>
      </w:r>
      <w:r w:rsidRPr="00E37E78">
        <w:rPr>
          <w:color w:val="244061"/>
          <w:sz w:val="28"/>
          <w:szCs w:val="28"/>
        </w:rPr>
        <w:tab/>
        <w:t xml:space="preserve">      D) Eşya-madde-cisim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22-</w:t>
      </w:r>
      <w:r w:rsidRPr="00E37E78">
        <w:rPr>
          <w:b/>
          <w:color w:val="244061"/>
          <w:sz w:val="28"/>
          <w:szCs w:val="28"/>
        </w:rPr>
        <w:t>Aşağıda verilen ifadeleri yanda bulunan uygun kelime ile eşleştiriniz.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bCs/>
          <w:color w:val="244061"/>
          <w:sz w:val="28"/>
          <w:szCs w:val="28"/>
        </w:rPr>
        <w:t>………1)</w:t>
      </w:r>
      <w:r w:rsidRPr="00E37E78">
        <w:rPr>
          <w:color w:val="244061"/>
          <w:sz w:val="28"/>
          <w:szCs w:val="28"/>
        </w:rPr>
        <w:t xml:space="preserve"> Şekil ve büyüklüklerine göre uzun,kısa,yassı olmak üzere 3 çeşittir.                  A) Kas                    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bCs/>
          <w:color w:val="244061"/>
          <w:sz w:val="28"/>
          <w:szCs w:val="28"/>
        </w:rPr>
        <w:t>………2)</w:t>
      </w:r>
      <w:r w:rsidRPr="00E37E78">
        <w:rPr>
          <w:color w:val="244061"/>
          <w:sz w:val="28"/>
          <w:szCs w:val="28"/>
        </w:rPr>
        <w:t xml:space="preserve"> İskeletle birlikte vücudumuza şekil verir.                                                            B) Lif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b/>
          <w:bCs/>
          <w:color w:val="244061"/>
          <w:sz w:val="28"/>
          <w:szCs w:val="28"/>
        </w:rPr>
        <w:t>………3)</w:t>
      </w:r>
      <w:r w:rsidRPr="00E37E78">
        <w:rPr>
          <w:color w:val="244061"/>
          <w:sz w:val="28"/>
          <w:szCs w:val="28"/>
        </w:rPr>
        <w:t xml:space="preserve"> Kaslarda bulunan ipliksi yapıdır.                                                                 C) Gırtlak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b/>
          <w:bCs/>
          <w:color w:val="244061"/>
          <w:sz w:val="28"/>
          <w:szCs w:val="28"/>
        </w:rPr>
        <w:t>………4)</w:t>
      </w:r>
      <w:r w:rsidRPr="00E37E78">
        <w:rPr>
          <w:color w:val="244061"/>
          <w:sz w:val="28"/>
          <w:szCs w:val="28"/>
        </w:rPr>
        <w:t xml:space="preserve"> Soluk borusunun başlangıç kısmıdır.                                                            D)Kemik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b/>
          <w:bCs/>
          <w:color w:val="244061"/>
          <w:sz w:val="28"/>
          <w:szCs w:val="28"/>
        </w:rPr>
        <w:t>………5)</w:t>
      </w:r>
      <w:r w:rsidRPr="00E37E78">
        <w:rPr>
          <w:color w:val="244061"/>
          <w:sz w:val="28"/>
          <w:szCs w:val="28"/>
        </w:rPr>
        <w:t xml:space="preserve"> Soluk verirken dışarı attığımız havadır.                                                        E) Kan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b/>
          <w:bCs/>
          <w:color w:val="244061"/>
          <w:sz w:val="28"/>
          <w:szCs w:val="28"/>
        </w:rPr>
        <w:t>………6)</w:t>
      </w:r>
      <w:r w:rsidRPr="00E37E78">
        <w:rPr>
          <w:bCs/>
          <w:color w:val="244061"/>
          <w:sz w:val="28"/>
          <w:szCs w:val="28"/>
        </w:rPr>
        <w:t xml:space="preserve">Vücudumuz için gerekli maddeleri taşıyan kırmızı renkli hayati sıvıdır.     F) </w:t>
      </w:r>
      <w:r w:rsidRPr="00E37E78">
        <w:rPr>
          <w:color w:val="244061"/>
          <w:sz w:val="28"/>
          <w:szCs w:val="28"/>
        </w:rPr>
        <w:t>Karbon dioksit</w:t>
      </w:r>
    </w:p>
    <w:p w:rsidR="00CF0733" w:rsidRPr="00E37E78" w:rsidRDefault="00CF0733" w:rsidP="00F93ABE">
      <w:pPr>
        <w:tabs>
          <w:tab w:val="left" w:pos="8685"/>
        </w:tabs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bCs/>
          <w:color w:val="244061"/>
          <w:sz w:val="28"/>
          <w:szCs w:val="28"/>
        </w:rPr>
        <w:t>………7)</w:t>
      </w:r>
      <w:r w:rsidRPr="00E37E78">
        <w:rPr>
          <w:bCs/>
          <w:color w:val="244061"/>
          <w:sz w:val="28"/>
          <w:szCs w:val="28"/>
        </w:rPr>
        <w:t>Kalbin atışı sırasında damarlarda hissedilen kıpırtı.                                              G)Nabız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23</w:t>
      </w:r>
      <w:r w:rsidRPr="00E37E78">
        <w:rPr>
          <w:b/>
          <w:color w:val="244061"/>
          <w:sz w:val="28"/>
          <w:szCs w:val="28"/>
        </w:rPr>
        <w:t>-</w:t>
      </w:r>
      <w:r w:rsidRPr="00E37E78">
        <w:rPr>
          <w:color w:val="244061"/>
          <w:sz w:val="28"/>
          <w:szCs w:val="28"/>
        </w:rPr>
        <w:t xml:space="preserve">Maddenin  hallerini yazınız. Birer tane örnek veriniz.  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a)………………………………………………………………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b)………………………………………………………………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c)………………………………………………………………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24</w:t>
      </w:r>
      <w:r w:rsidRPr="00E37E78">
        <w:rPr>
          <w:b/>
          <w:color w:val="244061"/>
          <w:sz w:val="28"/>
          <w:szCs w:val="28"/>
        </w:rPr>
        <w:t>-</w:t>
      </w:r>
      <w:r w:rsidRPr="00E37E78">
        <w:rPr>
          <w:color w:val="244061"/>
          <w:sz w:val="28"/>
          <w:szCs w:val="28"/>
        </w:rPr>
        <w:t xml:space="preserve">  Mıknatısın çekme özelliği maddeleri nitelendirmemizde kullanılabilir.</w:t>
      </w:r>
      <w:r>
        <w:rPr>
          <w:color w:val="244061"/>
          <w:sz w:val="28"/>
          <w:szCs w:val="28"/>
        </w:rPr>
        <w:t xml:space="preserve"> </w:t>
      </w:r>
      <w:r w:rsidRPr="00E37E78">
        <w:rPr>
          <w:color w:val="244061"/>
          <w:sz w:val="28"/>
          <w:szCs w:val="28"/>
        </w:rPr>
        <w:t>Buna göre aşağıdakilerden  hangisi   mıknatıs tarafından çekilen maddelerdendir?</w:t>
      </w: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A)demir          B)plastik             C)cam                   D)porselen</w:t>
      </w:r>
    </w:p>
    <w:p w:rsidR="00CF0733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25</w:t>
      </w:r>
      <w:r w:rsidRPr="00E37E78">
        <w:rPr>
          <w:b/>
          <w:color w:val="244061"/>
          <w:sz w:val="28"/>
          <w:szCs w:val="28"/>
        </w:rPr>
        <w:t>-</w:t>
      </w:r>
      <w:r w:rsidRPr="00E37E78">
        <w:rPr>
          <w:color w:val="244061"/>
          <w:sz w:val="28"/>
          <w:szCs w:val="28"/>
        </w:rPr>
        <w:t>Aşağıdaki maddeleri özelliklerine göre saf madde ya da karışım olmalarına göre işaretleyiniz.</w:t>
      </w:r>
      <w:r w:rsidRPr="00E37E78">
        <w:rPr>
          <w:b/>
          <w:color w:val="244061"/>
          <w:sz w:val="28"/>
          <w:szCs w:val="28"/>
        </w:rPr>
        <w:t xml:space="preserve">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739"/>
        <w:gridCol w:w="80"/>
        <w:gridCol w:w="2531"/>
        <w:gridCol w:w="2700"/>
      </w:tblGrid>
      <w:tr w:rsidR="00CF0733" w:rsidRPr="00E37E78" w:rsidTr="00CD0AFB">
        <w:trPr>
          <w:trHeight w:val="274"/>
        </w:trPr>
        <w:tc>
          <w:tcPr>
            <w:tcW w:w="1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rPr>
                <w:i/>
                <w:iCs/>
                <w:color w:val="244061"/>
                <w:sz w:val="28"/>
                <w:szCs w:val="28"/>
              </w:rPr>
            </w:pPr>
            <w:r w:rsidRPr="00E37E78">
              <w:rPr>
                <w:i/>
                <w:iCs/>
                <w:color w:val="244061"/>
                <w:sz w:val="28"/>
                <w:szCs w:val="28"/>
              </w:rPr>
              <w:t>Maddenin Adı</w:t>
            </w: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rPr>
                <w:i/>
                <w:iCs/>
                <w:color w:val="244061"/>
                <w:sz w:val="28"/>
                <w:szCs w:val="28"/>
              </w:rPr>
            </w:pPr>
            <w:r w:rsidRPr="00E37E78">
              <w:rPr>
                <w:i/>
                <w:iCs/>
                <w:color w:val="244061"/>
                <w:sz w:val="28"/>
                <w:szCs w:val="28"/>
              </w:rPr>
              <w:t xml:space="preserve">          Saf madde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rPr>
                <w:i/>
                <w:iCs/>
                <w:color w:val="244061"/>
                <w:sz w:val="28"/>
                <w:szCs w:val="28"/>
              </w:rPr>
            </w:pPr>
            <w:r w:rsidRPr="00E37E78">
              <w:rPr>
                <w:i/>
                <w:iCs/>
                <w:color w:val="244061"/>
                <w:sz w:val="28"/>
                <w:szCs w:val="28"/>
              </w:rPr>
              <w:t xml:space="preserve">              Karışım</w:t>
            </w:r>
          </w:p>
        </w:tc>
      </w:tr>
      <w:tr w:rsidR="00CF0733" w:rsidRPr="00E37E78" w:rsidTr="00CD0AFB">
        <w:trPr>
          <w:trHeight w:val="274"/>
        </w:trPr>
        <w:tc>
          <w:tcPr>
            <w:tcW w:w="1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rPr>
                <w:i/>
                <w:iCs/>
                <w:color w:val="244061"/>
                <w:sz w:val="28"/>
                <w:szCs w:val="28"/>
              </w:rPr>
            </w:pPr>
            <w:r w:rsidRPr="00E37E78">
              <w:rPr>
                <w:i/>
                <w:iCs/>
                <w:color w:val="244061"/>
                <w:sz w:val="28"/>
                <w:szCs w:val="28"/>
              </w:rPr>
              <w:t>Konserve</w:t>
            </w: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i/>
                <w:iCs/>
                <w:color w:val="244061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i/>
                <w:iCs/>
                <w:color w:val="244061"/>
                <w:sz w:val="28"/>
                <w:szCs w:val="28"/>
              </w:rPr>
            </w:pPr>
          </w:p>
        </w:tc>
      </w:tr>
      <w:tr w:rsidR="00CF0733" w:rsidRPr="00E37E78" w:rsidTr="00CD0AFB">
        <w:trPr>
          <w:trHeight w:val="274"/>
        </w:trPr>
        <w:tc>
          <w:tcPr>
            <w:tcW w:w="1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rPr>
                <w:i/>
                <w:iCs/>
                <w:color w:val="244061"/>
                <w:sz w:val="28"/>
                <w:szCs w:val="28"/>
              </w:rPr>
            </w:pPr>
            <w:r w:rsidRPr="00E37E78">
              <w:rPr>
                <w:i/>
                <w:iCs/>
                <w:color w:val="244061"/>
                <w:sz w:val="28"/>
                <w:szCs w:val="28"/>
              </w:rPr>
              <w:t>Karabiber</w:t>
            </w: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i/>
                <w:iCs/>
                <w:color w:val="244061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color w:val="244061"/>
                <w:sz w:val="28"/>
                <w:szCs w:val="28"/>
              </w:rPr>
            </w:pPr>
          </w:p>
        </w:tc>
      </w:tr>
      <w:tr w:rsidR="00CF0733" w:rsidRPr="00E37E78" w:rsidTr="00CD0AFB">
        <w:trPr>
          <w:trHeight w:val="274"/>
        </w:trPr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rPr>
                <w:i/>
                <w:iCs/>
                <w:color w:val="244061"/>
                <w:sz w:val="28"/>
                <w:szCs w:val="28"/>
              </w:rPr>
            </w:pPr>
            <w:r w:rsidRPr="00E37E78">
              <w:rPr>
                <w:i/>
                <w:iCs/>
                <w:color w:val="244061"/>
                <w:sz w:val="28"/>
                <w:szCs w:val="28"/>
              </w:rPr>
              <w:t>Gümüş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i/>
                <w:iCs/>
                <w:color w:val="244061"/>
                <w:sz w:val="28"/>
                <w:szCs w:val="28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i/>
                <w:iCs/>
                <w:color w:val="244061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color w:val="244061"/>
                <w:sz w:val="28"/>
                <w:szCs w:val="28"/>
              </w:rPr>
            </w:pPr>
          </w:p>
        </w:tc>
      </w:tr>
      <w:tr w:rsidR="00CF0733" w:rsidRPr="00E37E78" w:rsidTr="00CD0AFB">
        <w:trPr>
          <w:trHeight w:val="274"/>
        </w:trPr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rPr>
                <w:i/>
                <w:iCs/>
                <w:color w:val="244061"/>
                <w:sz w:val="28"/>
                <w:szCs w:val="28"/>
              </w:rPr>
            </w:pPr>
            <w:r w:rsidRPr="00E37E78">
              <w:rPr>
                <w:i/>
                <w:iCs/>
                <w:color w:val="244061"/>
                <w:sz w:val="28"/>
                <w:szCs w:val="28"/>
              </w:rPr>
              <w:t>Toprak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i/>
                <w:iCs/>
                <w:color w:val="244061"/>
                <w:sz w:val="28"/>
                <w:szCs w:val="28"/>
              </w:rPr>
            </w:pP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i/>
                <w:iCs/>
                <w:color w:val="244061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color w:val="244061"/>
                <w:sz w:val="28"/>
                <w:szCs w:val="28"/>
              </w:rPr>
            </w:pPr>
          </w:p>
        </w:tc>
      </w:tr>
      <w:tr w:rsidR="00CF0733" w:rsidRPr="00E37E78" w:rsidTr="00CD0AFB">
        <w:trPr>
          <w:trHeight w:val="274"/>
        </w:trPr>
        <w:tc>
          <w:tcPr>
            <w:tcW w:w="18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rPr>
                <w:i/>
                <w:iCs/>
                <w:color w:val="244061"/>
                <w:sz w:val="28"/>
                <w:szCs w:val="28"/>
              </w:rPr>
            </w:pPr>
            <w:r w:rsidRPr="00E37E78">
              <w:rPr>
                <w:i/>
                <w:iCs/>
                <w:color w:val="244061"/>
                <w:sz w:val="28"/>
                <w:szCs w:val="28"/>
              </w:rPr>
              <w:t>Deniz suyu</w:t>
            </w:r>
          </w:p>
        </w:tc>
        <w:tc>
          <w:tcPr>
            <w:tcW w:w="2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i/>
                <w:iCs/>
                <w:color w:val="244061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733" w:rsidRPr="00E37E78" w:rsidRDefault="00CF0733" w:rsidP="00F93AB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color w:val="244061"/>
                <w:sz w:val="28"/>
                <w:szCs w:val="28"/>
              </w:rPr>
            </w:pPr>
          </w:p>
        </w:tc>
      </w:tr>
    </w:tbl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bCs/>
          <w:color w:val="244061"/>
          <w:sz w:val="28"/>
          <w:szCs w:val="28"/>
          <w:u w:val="single"/>
        </w:rPr>
      </w:pPr>
      <w:r>
        <w:rPr>
          <w:b/>
          <w:color w:val="244061"/>
          <w:sz w:val="28"/>
          <w:szCs w:val="28"/>
        </w:rPr>
        <w:t>26</w:t>
      </w:r>
      <w:r w:rsidRPr="00E37E78">
        <w:rPr>
          <w:b/>
          <w:color w:val="244061"/>
          <w:sz w:val="28"/>
          <w:szCs w:val="28"/>
        </w:rPr>
        <w:t xml:space="preserve">. Aşağıdakilerden hangisi iskeletin temel kısımlarından biri </w:t>
      </w:r>
      <w:r w:rsidRPr="00E37E78">
        <w:rPr>
          <w:b/>
          <w:bCs/>
          <w:color w:val="244061"/>
          <w:sz w:val="28"/>
          <w:szCs w:val="28"/>
          <w:u w:val="single"/>
        </w:rPr>
        <w:t>değildir?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>
        <w:rPr>
          <w:color w:val="244061"/>
          <w:sz w:val="28"/>
          <w:szCs w:val="28"/>
        </w:rPr>
        <w:t xml:space="preserve"> Kafatası             </w:t>
      </w:r>
      <w:r w:rsidRPr="00E37E78">
        <w:rPr>
          <w:color w:val="244061"/>
          <w:sz w:val="28"/>
          <w:szCs w:val="28"/>
        </w:rPr>
        <w:t xml:space="preserve">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Omurga        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Göğüs kafesi            </w:t>
      </w:r>
      <w:r w:rsidRPr="00E37E78">
        <w:rPr>
          <w:b/>
          <w:color w:val="244061"/>
          <w:sz w:val="28"/>
          <w:szCs w:val="28"/>
        </w:rPr>
        <w:t xml:space="preserve"> d)</w:t>
      </w:r>
      <w:r w:rsidRPr="00E37E78">
        <w:rPr>
          <w:color w:val="244061"/>
          <w:sz w:val="28"/>
          <w:szCs w:val="28"/>
        </w:rPr>
        <w:t xml:space="preserve"> Kaslar</w:t>
      </w:r>
    </w:p>
    <w:p w:rsidR="00CF0733" w:rsidRPr="00E37E78" w:rsidRDefault="00CF0733" w:rsidP="00F93ABE">
      <w:pPr>
        <w:spacing w:line="240" w:lineRule="atLeast"/>
        <w:ind w:right="-108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2</w:t>
      </w:r>
      <w:r>
        <w:rPr>
          <w:b/>
          <w:color w:val="244061"/>
          <w:sz w:val="28"/>
          <w:szCs w:val="28"/>
        </w:rPr>
        <w:t>7</w:t>
      </w:r>
      <w:r w:rsidRPr="00E37E78">
        <w:rPr>
          <w:color w:val="244061"/>
          <w:sz w:val="28"/>
          <w:szCs w:val="28"/>
        </w:rPr>
        <w:t xml:space="preserve">. </w:t>
      </w:r>
      <w:r w:rsidRPr="00E37E78">
        <w:rPr>
          <w:b/>
          <w:color w:val="244061"/>
          <w:sz w:val="28"/>
          <w:szCs w:val="28"/>
        </w:rPr>
        <w:t>Kalpten pompalanan kanın damarlarda hissedilmesine ne ad verilir?</w:t>
      </w:r>
    </w:p>
    <w:p w:rsidR="00CF0733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</w:t>
      </w: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Kan dolaşımı 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Tansiyon      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Nabız                           </w:t>
      </w:r>
      <w:r w:rsidRPr="00E37E78">
        <w:rPr>
          <w:b/>
          <w:color w:val="244061"/>
          <w:sz w:val="28"/>
          <w:szCs w:val="28"/>
        </w:rPr>
        <w:t xml:space="preserve"> d)</w:t>
      </w:r>
      <w:r w:rsidRPr="00E37E78">
        <w:rPr>
          <w:color w:val="244061"/>
          <w:sz w:val="28"/>
          <w:szCs w:val="28"/>
        </w:rPr>
        <w:t xml:space="preserve"> Egzersiz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C63DD7">
        <w:rPr>
          <w:b/>
          <w:color w:val="244061"/>
          <w:sz w:val="28"/>
          <w:szCs w:val="28"/>
        </w:rPr>
        <w:t>28</w:t>
      </w:r>
      <w:r w:rsidRPr="00E37E78">
        <w:rPr>
          <w:b/>
          <w:color w:val="244061"/>
          <w:sz w:val="28"/>
          <w:szCs w:val="28"/>
        </w:rPr>
        <w:t>. Aşağıda verilen olayların hangisinde, nabız ve soluk alıp verme hızı en yavaştır?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 Yasar  yürürken karşısına aniden köpek çıkıyor.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Mehmet, babasının yeni aldığı bisikleti görünce çok heyecanlanıyor.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Nusret, otobüse yetişmek için koşuyor.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Salih yatağa uzanmış dinleniyor.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29</w:t>
      </w:r>
      <w:r w:rsidRPr="00E37E78">
        <w:rPr>
          <w:color w:val="244061"/>
          <w:sz w:val="28"/>
          <w:szCs w:val="28"/>
        </w:rPr>
        <w:t xml:space="preserve">. </w:t>
      </w:r>
      <w:r w:rsidRPr="00E37E78">
        <w:rPr>
          <w:b/>
          <w:color w:val="244061"/>
          <w:sz w:val="28"/>
          <w:szCs w:val="28"/>
        </w:rPr>
        <w:t xml:space="preserve">Aşağıdakilerden hangisi işlenmiş madde </w:t>
      </w:r>
      <w:r w:rsidRPr="00E37E78">
        <w:rPr>
          <w:b/>
          <w:color w:val="244061"/>
          <w:sz w:val="28"/>
          <w:szCs w:val="28"/>
          <w:u w:val="single"/>
        </w:rPr>
        <w:t>değildir</w:t>
      </w:r>
      <w:r w:rsidRPr="00E37E78">
        <w:rPr>
          <w:bCs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ağaç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yüzük  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sıra                   </w:t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pencere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30</w:t>
      </w:r>
      <w:r w:rsidRPr="00E37E78">
        <w:rPr>
          <w:color w:val="244061"/>
          <w:sz w:val="28"/>
          <w:szCs w:val="28"/>
        </w:rPr>
        <w:t xml:space="preserve">. </w:t>
      </w:r>
      <w:r w:rsidRPr="00E37E78">
        <w:rPr>
          <w:b/>
          <w:color w:val="244061"/>
          <w:sz w:val="28"/>
          <w:szCs w:val="28"/>
        </w:rPr>
        <w:t>Aşağıdakilerden hangisi yapay maddedir</w:t>
      </w:r>
      <w:r w:rsidRPr="00E37E78">
        <w:rPr>
          <w:bCs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ağaç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yüzük  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sıra                 </w:t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plastik çiçek</w:t>
      </w:r>
    </w:p>
    <w:p w:rsidR="00CF0733" w:rsidRPr="00E37E78" w:rsidRDefault="00CF0733" w:rsidP="00F93ABE">
      <w:pPr>
        <w:spacing w:line="240" w:lineRule="atLeast"/>
        <w:ind w:right="-108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right="-108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31</w:t>
      </w:r>
      <w:r w:rsidRPr="00E37E78">
        <w:rPr>
          <w:b/>
          <w:color w:val="244061"/>
          <w:sz w:val="28"/>
          <w:szCs w:val="28"/>
        </w:rPr>
        <w:t>.</w:t>
      </w:r>
      <w:r w:rsidRPr="00E37E78">
        <w:rPr>
          <w:color w:val="244061"/>
          <w:sz w:val="28"/>
          <w:szCs w:val="28"/>
        </w:rPr>
        <w:t xml:space="preserve"> </w:t>
      </w:r>
      <w:r w:rsidRPr="00E37E78">
        <w:rPr>
          <w:b/>
          <w:color w:val="244061"/>
          <w:sz w:val="28"/>
          <w:szCs w:val="28"/>
        </w:rPr>
        <w:t>Aşağıdaki maddelerden hangisi katı olduğu halde sıvı gibi akarak konulduğu kabın şeklini alır ?</w:t>
      </w:r>
    </w:p>
    <w:p w:rsidR="00CF0733" w:rsidRPr="00445B7A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a)</w:t>
      </w:r>
      <w:r w:rsidRPr="00E37E78">
        <w:rPr>
          <w:color w:val="244061"/>
          <w:sz w:val="28"/>
          <w:szCs w:val="28"/>
        </w:rPr>
        <w:t xml:space="preserve"> buz             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sünger</w:t>
      </w:r>
      <w:r>
        <w:rPr>
          <w:b/>
          <w:color w:val="244061"/>
          <w:sz w:val="28"/>
          <w:szCs w:val="28"/>
        </w:rPr>
        <w:t xml:space="preserve"> 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kum                       </w:t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demir</w:t>
      </w:r>
    </w:p>
    <w:p w:rsidR="00CF0733" w:rsidRPr="00E37E78" w:rsidRDefault="00CF0733" w:rsidP="00F93ABE">
      <w:pPr>
        <w:spacing w:line="240" w:lineRule="atLeast"/>
        <w:ind w:right="-108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right="-108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32</w:t>
      </w:r>
      <w:r w:rsidRPr="00E37E78">
        <w:rPr>
          <w:b/>
          <w:color w:val="244061"/>
          <w:sz w:val="28"/>
          <w:szCs w:val="28"/>
        </w:rPr>
        <w:t xml:space="preserve">. Aşağıdakilerden hangisi sıvıların özelliklerinden biri </w:t>
      </w:r>
      <w:r w:rsidRPr="00E37E78">
        <w:rPr>
          <w:b/>
          <w:color w:val="244061"/>
          <w:sz w:val="28"/>
          <w:szCs w:val="28"/>
          <w:u w:val="single"/>
        </w:rPr>
        <w:t>değildir?</w:t>
      </w:r>
    </w:p>
    <w:p w:rsidR="00CF0733" w:rsidRPr="00E37E78" w:rsidRDefault="00CF0733" w:rsidP="00F93ABE">
      <w:pPr>
        <w:spacing w:line="240" w:lineRule="atLeast"/>
        <w:ind w:right="-108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Belirli bir hacimleri vardır     </w:t>
      </w:r>
      <w:r>
        <w:rPr>
          <w:color w:val="244061"/>
          <w:sz w:val="28"/>
          <w:szCs w:val="28"/>
        </w:rPr>
        <w:t xml:space="preserve">              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Belirli bir şekilleri yoktur.    </w:t>
      </w:r>
    </w:p>
    <w:p w:rsidR="00CF0733" w:rsidRPr="00E37E78" w:rsidRDefault="00CF0733" w:rsidP="00F93ABE">
      <w:pPr>
        <w:spacing w:line="240" w:lineRule="atLeast"/>
        <w:ind w:right="-108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Konuldukları kabın şeklini alırlar.    </w:t>
      </w:r>
      <w:r>
        <w:rPr>
          <w:color w:val="244061"/>
          <w:sz w:val="28"/>
          <w:szCs w:val="28"/>
        </w:rPr>
        <w:t xml:space="preserve">              </w:t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Akışkan özelliği yoktur.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33</w:t>
      </w:r>
      <w:r w:rsidRPr="00E37E78">
        <w:rPr>
          <w:b/>
          <w:color w:val="244061"/>
          <w:sz w:val="28"/>
          <w:szCs w:val="28"/>
        </w:rPr>
        <w:t xml:space="preserve">. </w:t>
      </w:r>
      <w:r w:rsidRPr="00E37E78">
        <w:rPr>
          <w:color w:val="244061"/>
          <w:sz w:val="28"/>
          <w:szCs w:val="28"/>
        </w:rPr>
        <w:t>Üzerine parfüm dökülmüş bir pamuk parçasının yaydığı koku bir süre sonra bulunduğu odanın her yerinden duyulur.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</w:t>
      </w:r>
      <w:r w:rsidRPr="00E37E78">
        <w:rPr>
          <w:b/>
          <w:color w:val="244061"/>
          <w:sz w:val="28"/>
          <w:szCs w:val="28"/>
        </w:rPr>
        <w:t>Bu olay gazların hangi özelliği ile açıklanır?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Gazlar elle tutulup, gözle görülmezler.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Gazların belirli bir hacimleri yoktur.Bulunduğu yerde yayılırlar.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Gaz maddeler sıkıştırılırsa hacimleri küçülür.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Gazlar boşlukta yer kaplarlar.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34</w:t>
      </w:r>
      <w:r w:rsidRPr="00E37E78">
        <w:rPr>
          <w:color w:val="244061"/>
          <w:sz w:val="28"/>
          <w:szCs w:val="28"/>
        </w:rPr>
        <w:t xml:space="preserve">. </w:t>
      </w:r>
      <w:r w:rsidRPr="00E37E78">
        <w:rPr>
          <w:b/>
          <w:color w:val="244061"/>
          <w:sz w:val="28"/>
          <w:szCs w:val="28"/>
        </w:rPr>
        <w:t>Kütlesi 75 000 gram olan bir çuval şeker kaç   kg’ 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a)</w:t>
      </w:r>
      <w:r w:rsidRPr="00E37E78">
        <w:rPr>
          <w:color w:val="244061"/>
          <w:sz w:val="28"/>
          <w:szCs w:val="28"/>
        </w:rPr>
        <w:t xml:space="preserve"> 7500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750 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75             </w:t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7,5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35</w:t>
      </w:r>
      <w:r w:rsidRPr="00E37E78">
        <w:rPr>
          <w:b/>
          <w:color w:val="244061"/>
          <w:sz w:val="28"/>
          <w:szCs w:val="28"/>
        </w:rPr>
        <w:t>. Bir su deposu 20 litre su almaktadır. Yarısına kadar doldurulduğunda kaç mililitre su alır?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>
        <w:rPr>
          <w:color w:val="244061"/>
          <w:sz w:val="28"/>
          <w:szCs w:val="28"/>
        </w:rPr>
        <w:t xml:space="preserve"> 10</w:t>
      </w:r>
      <w:r w:rsidRPr="00E37E78">
        <w:rPr>
          <w:color w:val="244061"/>
          <w:sz w:val="28"/>
          <w:szCs w:val="28"/>
        </w:rPr>
        <w:t xml:space="preserve">000         </w:t>
      </w:r>
      <w:r w:rsidRPr="00E37E78">
        <w:rPr>
          <w:b/>
          <w:color w:val="244061"/>
          <w:sz w:val="28"/>
          <w:szCs w:val="28"/>
        </w:rPr>
        <w:t>b)</w:t>
      </w:r>
      <w:r>
        <w:rPr>
          <w:color w:val="244061"/>
          <w:sz w:val="28"/>
          <w:szCs w:val="28"/>
        </w:rPr>
        <w:t xml:space="preserve"> 1</w:t>
      </w:r>
      <w:r w:rsidRPr="00E37E78">
        <w:rPr>
          <w:color w:val="244061"/>
          <w:sz w:val="28"/>
          <w:szCs w:val="28"/>
        </w:rPr>
        <w:t xml:space="preserve">000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200            </w:t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100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36</w:t>
      </w:r>
      <w:r w:rsidRPr="00E37E78">
        <w:rPr>
          <w:color w:val="244061"/>
          <w:sz w:val="28"/>
          <w:szCs w:val="28"/>
        </w:rPr>
        <w:t xml:space="preserve">.  </w:t>
      </w:r>
      <w:r w:rsidRPr="00E37E78">
        <w:rPr>
          <w:b/>
          <w:color w:val="244061"/>
          <w:sz w:val="28"/>
          <w:szCs w:val="28"/>
        </w:rPr>
        <w:t>Kabı ile tartılan bir sıvının kütlesi 2 kg dır. Bu kabın darası 500 gram olduğuna göre, sıvının net kütlesi kaç gramdır?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1,2    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1,3 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1,4              </w:t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1,5</w:t>
      </w:r>
    </w:p>
    <w:p w:rsidR="00CF0733" w:rsidRPr="00E37E78" w:rsidRDefault="00CF0733" w:rsidP="00F93ABE">
      <w:pPr>
        <w:spacing w:line="240" w:lineRule="atLeast"/>
        <w:ind w:left="72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37</w:t>
      </w:r>
      <w:r w:rsidRPr="00E37E78">
        <w:rPr>
          <w:color w:val="244061"/>
          <w:sz w:val="28"/>
          <w:szCs w:val="28"/>
        </w:rPr>
        <w:t>.</w:t>
      </w:r>
      <w:r w:rsidRPr="00E37E78">
        <w:rPr>
          <w:b/>
          <w:color w:val="244061"/>
          <w:sz w:val="28"/>
          <w:szCs w:val="28"/>
        </w:rPr>
        <w:t>Aşağıdaki maddelerden hangisinin belli bir şekli ve hacmi vardır?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</w:t>
      </w: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elma        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tuzlu su  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hava                          </w:t>
      </w:r>
      <w:r w:rsidRPr="00E37E78">
        <w:rPr>
          <w:b/>
          <w:color w:val="244061"/>
          <w:sz w:val="28"/>
          <w:szCs w:val="28"/>
        </w:rPr>
        <w:t xml:space="preserve"> d)</w:t>
      </w:r>
      <w:r>
        <w:rPr>
          <w:color w:val="244061"/>
          <w:sz w:val="28"/>
          <w:szCs w:val="28"/>
        </w:rPr>
        <w:t xml:space="preserve"> zeytin</w:t>
      </w:r>
      <w:r w:rsidRPr="00E37E78">
        <w:rPr>
          <w:color w:val="244061"/>
          <w:sz w:val="28"/>
          <w:szCs w:val="28"/>
        </w:rPr>
        <w:t>yağı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38</w:t>
      </w:r>
      <w:r w:rsidRPr="00E37E78">
        <w:rPr>
          <w:color w:val="244061"/>
          <w:sz w:val="28"/>
          <w:szCs w:val="28"/>
        </w:rPr>
        <w:t xml:space="preserve">. ‘‘ Cisimleri oluşturmak için kullandığımız maddelere malzeme denir.’’ </w:t>
      </w:r>
      <w:r w:rsidRPr="00E37E78">
        <w:rPr>
          <w:b/>
          <w:color w:val="244061"/>
          <w:sz w:val="28"/>
          <w:szCs w:val="28"/>
        </w:rPr>
        <w:t>Buna göre pasta yapan annenizin aşağıda kullandıklarından hangisi malzeme değildir?</w:t>
      </w:r>
      <w:r w:rsidRPr="00E37E78">
        <w:rPr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</w:t>
      </w: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un                                     </w:t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süt             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yumurta                          </w:t>
      </w:r>
      <w:r w:rsidRPr="00E37E78">
        <w:rPr>
          <w:b/>
          <w:color w:val="244061"/>
          <w:sz w:val="28"/>
          <w:szCs w:val="28"/>
        </w:rPr>
        <w:t xml:space="preserve"> d)</w:t>
      </w:r>
      <w:r w:rsidRPr="00E37E78">
        <w:rPr>
          <w:color w:val="244061"/>
          <w:sz w:val="28"/>
          <w:szCs w:val="28"/>
        </w:rPr>
        <w:t xml:space="preserve"> fırın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39</w:t>
      </w:r>
      <w:r w:rsidRPr="00E37E78">
        <w:rPr>
          <w:b/>
          <w:color w:val="244061"/>
          <w:sz w:val="28"/>
          <w:szCs w:val="28"/>
        </w:rPr>
        <w:t xml:space="preserve">. Aşağıdaki tümcelerin, doğru olanların başına ‘‘ D ‘’, yanlış olanların başına ‘’ Y ‘’ yazınız.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Gazete cisimdir.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Balon, hava üflenerek şişirildiğinde kütlesi değişmez.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Gaz maddelerin belirli bir hacimleri yoktur.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Sıvı maddelerin belirli bir şekilleri yoktur.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Egzersiz yapan bir sporcunun soluk alıp verme sayısı azalır.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Tahta kaşık işlenmiş bir maddedir.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Sıvı maddelerin hacimlerini gramla veya kilogram ile ifade ederiz.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1 000 gram 1 kg’ ye 1 000 mililitre 1 litre’ ye eşittir.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Katıların kütlesini eşit kollu terazi ile ölçeriz.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Toprak sıvı bir maddedir.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   ) Bazı katılar sıvı maddeler gibi konuldukları kabın şeklini alırlar.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40</w:t>
      </w:r>
      <w:r w:rsidRPr="00E37E78">
        <w:rPr>
          <w:b/>
          <w:color w:val="244061"/>
          <w:sz w:val="28"/>
          <w:szCs w:val="28"/>
        </w:rPr>
        <w:t>. Aşağıdaki kavramların tanımlarını karşısına yazınız.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Doğal madde :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İşlenmiş madde :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4</w:t>
      </w:r>
      <w:r w:rsidRPr="00E37E78">
        <w:rPr>
          <w:b/>
          <w:color w:val="244061"/>
          <w:sz w:val="28"/>
          <w:szCs w:val="28"/>
        </w:rPr>
        <w:t>1-</w:t>
      </w:r>
      <w:r w:rsidRPr="00E37E78">
        <w:rPr>
          <w:color w:val="244061"/>
          <w:sz w:val="28"/>
          <w:szCs w:val="28"/>
        </w:rPr>
        <w:t>Aşağıdakilerden hangisi madde değildir?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>demir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>hava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>su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>ses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4</w:t>
      </w:r>
      <w:r w:rsidRPr="00E37E78">
        <w:rPr>
          <w:b/>
          <w:color w:val="244061"/>
          <w:sz w:val="28"/>
          <w:szCs w:val="28"/>
        </w:rPr>
        <w:t>2-</w:t>
      </w:r>
      <w:r w:rsidRPr="00E37E78">
        <w:rPr>
          <w:color w:val="244061"/>
          <w:sz w:val="28"/>
          <w:szCs w:val="28"/>
        </w:rPr>
        <w:t>Bazı katılar küçük taneciklere sahip oldukları için sıvılar gibi özellikler gösterebilirler.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Aşağıda verilen örneklerden hangisi bu katılara örnek gösterilemez?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Toz şeker             </w:t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Tuz                    </w:t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Bakır tel                 </w:t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>Mercimek</w:t>
      </w:r>
      <w:r w:rsidRPr="00E37E78">
        <w:rPr>
          <w:color w:val="244061"/>
          <w:sz w:val="28"/>
          <w:szCs w:val="28"/>
        </w:rPr>
        <w:tab/>
        <w:t xml:space="preserve">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4</w:t>
      </w:r>
      <w:r w:rsidRPr="00E37E78">
        <w:rPr>
          <w:b/>
          <w:color w:val="244061"/>
          <w:sz w:val="28"/>
          <w:szCs w:val="28"/>
        </w:rPr>
        <w:t>3-</w:t>
      </w:r>
      <w:r w:rsidRPr="00E37E78">
        <w:rPr>
          <w:color w:val="244061"/>
          <w:sz w:val="28"/>
          <w:szCs w:val="28"/>
        </w:rPr>
        <w:t>Aşağıdakilerden hangisi cisimdir?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>masa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>kömür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c-tuz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>altın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4</w:t>
      </w:r>
      <w:r>
        <w:rPr>
          <w:b/>
          <w:color w:val="244061"/>
          <w:sz w:val="28"/>
          <w:szCs w:val="28"/>
        </w:rPr>
        <w:t>4</w:t>
      </w:r>
      <w:r w:rsidRPr="00E37E78">
        <w:rPr>
          <w:b/>
          <w:color w:val="244061"/>
          <w:sz w:val="28"/>
          <w:szCs w:val="28"/>
        </w:rPr>
        <w:t>-</w:t>
      </w:r>
      <w:r w:rsidRPr="00E37E78">
        <w:rPr>
          <w:color w:val="244061"/>
          <w:sz w:val="28"/>
          <w:szCs w:val="28"/>
        </w:rPr>
        <w:t>Aşağıdakilerden hangisini görme duyumuzla ayırt edebiliriz?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>şekerli su- tuzlu su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 xml:space="preserve">               b-</w:t>
      </w:r>
      <w:r w:rsidRPr="00E37E78">
        <w:rPr>
          <w:color w:val="244061"/>
          <w:sz w:val="28"/>
          <w:szCs w:val="28"/>
        </w:rPr>
        <w:t>çamurlu su- mürekkepli su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>alkollü su- saf su</w:t>
      </w:r>
      <w:r w:rsidRPr="00E37E78">
        <w:rPr>
          <w:color w:val="244061"/>
          <w:sz w:val="28"/>
          <w:szCs w:val="28"/>
        </w:rPr>
        <w:tab/>
        <w:t xml:space="preserve">                          </w:t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>sıcak su- soğuk su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bCs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4</w:t>
      </w:r>
      <w:r w:rsidRPr="00E37E78">
        <w:rPr>
          <w:b/>
          <w:color w:val="244061"/>
          <w:sz w:val="28"/>
          <w:szCs w:val="28"/>
        </w:rPr>
        <w:t xml:space="preserve">5- </w: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.85pt;margin-top:2.9pt;width:333.15pt;height:27pt;z-index:251658240;mso-position-horizontal-relative:text;mso-position-vertical-relative:text" strokeweight="1pt">
            <v:textbox>
              <w:txbxContent>
                <w:p w:rsidR="00CF0733" w:rsidRPr="008A4FC0" w:rsidRDefault="00CF0733" w:rsidP="00F93ABE">
                  <w:pPr>
                    <w:rPr>
                      <w:b/>
                    </w:rPr>
                  </w:pPr>
                  <w:r>
                    <w:t xml:space="preserve">Opaktır, </w:t>
                  </w:r>
                  <w:r w:rsidRPr="008A4FC0">
                    <w:rPr>
                      <w:b/>
                    </w:rPr>
                    <w:t>suda ıslanır</w:t>
                  </w:r>
                  <w:r>
                    <w:t>,mıknatıs tarafından çekilmez,</w:t>
                  </w:r>
                  <w:r w:rsidRPr="008A4FC0">
                    <w:rPr>
                      <w:b/>
                    </w:rPr>
                    <w:t>suda yüzer</w:t>
                  </w:r>
                </w:p>
              </w:txbxContent>
            </v:textbox>
          </v:shape>
        </w:pict>
      </w:r>
    </w:p>
    <w:p w:rsidR="00CF0733" w:rsidRPr="00E37E78" w:rsidRDefault="00CF0733" w:rsidP="00F93ABE">
      <w:pPr>
        <w:tabs>
          <w:tab w:val="left" w:pos="7200"/>
        </w:tabs>
        <w:spacing w:line="240" w:lineRule="atLeast"/>
        <w:rPr>
          <w:b/>
          <w:bCs/>
          <w:color w:val="244061"/>
          <w:sz w:val="28"/>
          <w:szCs w:val="28"/>
        </w:rPr>
      </w:pPr>
      <w:r w:rsidRPr="00E37E78">
        <w:rPr>
          <w:b/>
          <w:bCs/>
          <w:color w:val="244061"/>
          <w:sz w:val="28"/>
          <w:szCs w:val="28"/>
        </w:rPr>
        <w:tab/>
      </w:r>
    </w:p>
    <w:p w:rsidR="00CF0733" w:rsidRPr="00E37E78" w:rsidRDefault="00CF0733" w:rsidP="00F93ABE">
      <w:pPr>
        <w:tabs>
          <w:tab w:val="left" w:pos="7200"/>
        </w:tabs>
        <w:spacing w:line="240" w:lineRule="atLeast"/>
        <w:rPr>
          <w:b/>
          <w:bCs/>
          <w:color w:val="244061"/>
          <w:sz w:val="28"/>
          <w:szCs w:val="28"/>
        </w:rPr>
      </w:pPr>
    </w:p>
    <w:p w:rsidR="00CF0733" w:rsidRPr="00E37E78" w:rsidRDefault="00CF0733" w:rsidP="00F93ABE">
      <w:pPr>
        <w:tabs>
          <w:tab w:val="left" w:pos="7200"/>
        </w:tabs>
        <w:spacing w:line="240" w:lineRule="atLeast"/>
        <w:rPr>
          <w:b/>
          <w:bCs/>
          <w:color w:val="244061"/>
          <w:sz w:val="28"/>
          <w:szCs w:val="28"/>
        </w:rPr>
      </w:pPr>
      <w:r w:rsidRPr="00E37E78">
        <w:rPr>
          <w:b/>
          <w:bCs/>
          <w:color w:val="244061"/>
          <w:sz w:val="28"/>
          <w:szCs w:val="28"/>
        </w:rPr>
        <w:t xml:space="preserve">    Aşağıda verilenlerden hangisi kutudaki tüm özelliklere sahiptir ?</w:t>
      </w:r>
    </w:p>
    <w:p w:rsidR="00CF0733" w:rsidRPr="00E37E78" w:rsidRDefault="00CF0733" w:rsidP="00F93ABE">
      <w:pPr>
        <w:tabs>
          <w:tab w:val="left" w:pos="705"/>
          <w:tab w:val="left" w:pos="2745"/>
          <w:tab w:val="left" w:pos="4590"/>
          <w:tab w:val="left" w:pos="7200"/>
        </w:tabs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ab/>
        <w:t>a-</w:t>
      </w:r>
      <w:r w:rsidRPr="00E37E78">
        <w:rPr>
          <w:color w:val="244061"/>
          <w:sz w:val="28"/>
          <w:szCs w:val="28"/>
        </w:rPr>
        <w:t xml:space="preserve"> çelik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>lastik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kağıt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porselen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4</w:t>
      </w:r>
      <w:r w:rsidRPr="00E37E78">
        <w:rPr>
          <w:b/>
          <w:color w:val="244061"/>
          <w:sz w:val="28"/>
          <w:szCs w:val="28"/>
        </w:rPr>
        <w:t>6-</w:t>
      </w:r>
      <w:r w:rsidRPr="00E37E78">
        <w:rPr>
          <w:color w:val="244061"/>
          <w:sz w:val="28"/>
          <w:szCs w:val="28"/>
        </w:rPr>
        <w:t xml:space="preserve"> Yere saçılan toplu iğneleri aşağıdaki yöntemlerin hangisiyle daha </w:t>
      </w:r>
      <w:r w:rsidRPr="00E37E78">
        <w:rPr>
          <w:b/>
          <w:color w:val="244061"/>
          <w:sz w:val="28"/>
          <w:szCs w:val="28"/>
          <w:u w:val="single"/>
        </w:rPr>
        <w:t xml:space="preserve">kolay </w:t>
      </w:r>
      <w:r w:rsidRPr="00E37E78">
        <w:rPr>
          <w:color w:val="244061"/>
          <w:sz w:val="28"/>
          <w:szCs w:val="28"/>
        </w:rPr>
        <w:t>ayırabiliriz?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 süpürerek                                  </w:t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mıknatıs yaklaştırarak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elimizle toplayarak                    </w:t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cımbız ile toplayarak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4</w:t>
      </w:r>
      <w:r w:rsidRPr="00E37E78">
        <w:rPr>
          <w:b/>
          <w:color w:val="244061"/>
          <w:sz w:val="28"/>
          <w:szCs w:val="28"/>
        </w:rPr>
        <w:t>7-</w:t>
      </w:r>
      <w:r w:rsidRPr="00E37E78">
        <w:rPr>
          <w:color w:val="244061"/>
          <w:sz w:val="28"/>
          <w:szCs w:val="28"/>
        </w:rPr>
        <w:t xml:space="preserve">Aşağıdakilerden hangisinin yüzeyi </w:t>
      </w:r>
      <w:r w:rsidRPr="00E37E78">
        <w:rPr>
          <w:b/>
          <w:color w:val="244061"/>
          <w:sz w:val="28"/>
          <w:szCs w:val="28"/>
          <w:u w:val="single"/>
        </w:rPr>
        <w:t>mattır</w:t>
      </w:r>
      <w:r w:rsidRPr="00E37E78">
        <w:rPr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>cam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mermer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>ağaç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>porselen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4</w:t>
      </w:r>
      <w:r w:rsidRPr="00E37E78">
        <w:rPr>
          <w:b/>
          <w:color w:val="244061"/>
          <w:sz w:val="28"/>
          <w:szCs w:val="28"/>
        </w:rPr>
        <w:t xml:space="preserve">8- </w:t>
      </w:r>
      <w:r w:rsidRPr="00E37E78">
        <w:rPr>
          <w:color w:val="244061"/>
          <w:sz w:val="28"/>
          <w:szCs w:val="28"/>
        </w:rPr>
        <w:t xml:space="preserve">Ağaç bir...............dir. Kesilip şekillendiğinde................olur.Mobilya atölyelerinde malzeme olarak kullanılarak ondan masa yapılır.Masa ise bir.............dır.  Yukarıda verilen cümlelerde  boşluk  bırakılan  yerlere  </w:t>
      </w:r>
      <w:r w:rsidRPr="00E37E78">
        <w:rPr>
          <w:b/>
          <w:color w:val="244061"/>
          <w:sz w:val="28"/>
          <w:szCs w:val="28"/>
          <w:u w:val="single"/>
        </w:rPr>
        <w:t xml:space="preserve">sırasıyla </w:t>
      </w:r>
      <w:r w:rsidRPr="00E37E78">
        <w:rPr>
          <w:color w:val="244061"/>
          <w:sz w:val="28"/>
          <w:szCs w:val="28"/>
        </w:rPr>
        <w:t xml:space="preserve"> aşağıdaki  sözcüklerden hangileri getirilmelidir.</w:t>
      </w:r>
      <w:r w:rsidRPr="00E37E78">
        <w:rPr>
          <w:b/>
          <w:color w:val="244061"/>
          <w:sz w:val="28"/>
          <w:szCs w:val="28"/>
        </w:rPr>
        <w:t xml:space="preserve">  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 Madde-cisim-eşya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Cisim-eşya-madde</w:t>
      </w:r>
      <w:r>
        <w:rPr>
          <w:color w:val="244061"/>
          <w:sz w:val="28"/>
          <w:szCs w:val="28"/>
        </w:rPr>
        <w:t xml:space="preserve">         </w:t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Madde-eşya-cisim</w:t>
      </w:r>
      <w:r>
        <w:rPr>
          <w:color w:val="244061"/>
          <w:sz w:val="28"/>
          <w:szCs w:val="28"/>
        </w:rPr>
        <w:t xml:space="preserve">       </w:t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Eşya-madde-cisim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4</w:t>
      </w:r>
      <w:r w:rsidRPr="00E37E78">
        <w:rPr>
          <w:b/>
          <w:color w:val="244061"/>
          <w:sz w:val="28"/>
          <w:szCs w:val="28"/>
        </w:rPr>
        <w:t>9-</w:t>
      </w:r>
      <w:r w:rsidRPr="00E37E78">
        <w:rPr>
          <w:color w:val="244061"/>
          <w:sz w:val="28"/>
          <w:szCs w:val="28"/>
        </w:rPr>
        <w:t xml:space="preserve">  Maddeler kaç halde bulunur?</w:t>
      </w:r>
    </w:p>
    <w:p w:rsidR="00CF0733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</w:t>
      </w: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 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 xml:space="preserve">b- </w:t>
      </w:r>
      <w:r w:rsidRPr="00E37E78">
        <w:rPr>
          <w:color w:val="244061"/>
          <w:sz w:val="28"/>
          <w:szCs w:val="28"/>
        </w:rPr>
        <w:t>II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III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IV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  <w:u w:val="single"/>
        </w:rPr>
      </w:pP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0-</w:t>
      </w:r>
      <w:r w:rsidRPr="00E37E78">
        <w:rPr>
          <w:color w:val="244061"/>
          <w:sz w:val="28"/>
          <w:szCs w:val="28"/>
        </w:rPr>
        <w:t xml:space="preserve">Aşağıdakilerden hangisi katı maddelerin özelliği </w:t>
      </w:r>
      <w:r w:rsidRPr="00E37E78">
        <w:rPr>
          <w:b/>
          <w:color w:val="244061"/>
          <w:sz w:val="28"/>
          <w:szCs w:val="28"/>
          <w:u w:val="single"/>
        </w:rPr>
        <w:t>değildir</w:t>
      </w:r>
      <w:r w:rsidRPr="00E37E78">
        <w:rPr>
          <w:color w:val="244061"/>
          <w:sz w:val="28"/>
          <w:szCs w:val="28"/>
          <w:u w:val="single"/>
        </w:rPr>
        <w:t>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 Serttir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Belli şekilleri vardır.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>
        <w:rPr>
          <w:color w:val="244061"/>
          <w:sz w:val="28"/>
          <w:szCs w:val="28"/>
        </w:rPr>
        <w:t xml:space="preserve"> K</w:t>
      </w:r>
      <w:r w:rsidRPr="00E37E78">
        <w:rPr>
          <w:color w:val="244061"/>
          <w:sz w:val="28"/>
          <w:szCs w:val="28"/>
        </w:rPr>
        <w:t>abın şeklini alır.</w:t>
      </w:r>
      <w:r>
        <w:rPr>
          <w:color w:val="244061"/>
          <w:sz w:val="28"/>
          <w:szCs w:val="28"/>
        </w:rPr>
        <w:t xml:space="preserve">  </w:t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Saydam, opak, esnek veya berk olabilirler.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1-</w:t>
      </w:r>
      <w:r w:rsidRPr="00E37E78">
        <w:rPr>
          <w:color w:val="244061"/>
          <w:sz w:val="28"/>
          <w:szCs w:val="28"/>
        </w:rPr>
        <w:t xml:space="preserve">  </w:t>
      </w:r>
      <w:r w:rsidRPr="00E37E78">
        <w:rPr>
          <w:b/>
          <w:color w:val="244061"/>
          <w:sz w:val="28"/>
          <w:szCs w:val="28"/>
        </w:rPr>
        <w:t xml:space="preserve"> Aşağıdakilerden hangisinin kütlesi eşit kollu terazi ile </w:t>
      </w:r>
      <w:r w:rsidRPr="00E37E78">
        <w:rPr>
          <w:b/>
          <w:color w:val="244061"/>
          <w:sz w:val="28"/>
          <w:szCs w:val="28"/>
          <w:u w:val="single"/>
        </w:rPr>
        <w:t>ölçülemez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 Elma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süt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>demir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şeker</w:t>
      </w:r>
    </w:p>
    <w:p w:rsidR="00CF0733" w:rsidRPr="00E37E78" w:rsidRDefault="00CF0733" w:rsidP="00F93ABE">
      <w:pPr>
        <w:tabs>
          <w:tab w:val="left" w:pos="4305"/>
        </w:tabs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</w:t>
      </w: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2-</w:t>
      </w:r>
      <w:r w:rsidRPr="00E37E78">
        <w:rPr>
          <w:color w:val="244061"/>
          <w:sz w:val="28"/>
          <w:szCs w:val="28"/>
        </w:rPr>
        <w:t xml:space="preserve"> Oya baskülde tartıldığında 26 kg geldiğini gördü. Oya kaç </w:t>
      </w:r>
      <w:r w:rsidRPr="00E37E78">
        <w:rPr>
          <w:b/>
          <w:color w:val="244061"/>
          <w:sz w:val="28"/>
          <w:szCs w:val="28"/>
          <w:u w:val="single"/>
        </w:rPr>
        <w:t>gramdır</w:t>
      </w:r>
      <w:r w:rsidRPr="00E37E78">
        <w:rPr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</w:t>
      </w: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 260</w:t>
      </w:r>
      <w:r w:rsidRPr="00E37E78">
        <w:rPr>
          <w:color w:val="244061"/>
          <w:sz w:val="28"/>
          <w:szCs w:val="28"/>
        </w:rPr>
        <w:tab/>
        <w:t xml:space="preserve">     </w:t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2 600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26 000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260 000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3-</w:t>
      </w:r>
      <w:r w:rsidRPr="00E37E78">
        <w:rPr>
          <w:color w:val="244061"/>
          <w:sz w:val="28"/>
          <w:szCs w:val="28"/>
        </w:rPr>
        <w:t xml:space="preserve"> Dereceli kapta taş su ile birlikte 180 cm3 geliyor. Taş çıkarıldığında suyun seviyesi 145 cm3 e düşüyor. Buna göre </w:t>
      </w:r>
      <w:r w:rsidRPr="00E37E78">
        <w:rPr>
          <w:b/>
          <w:color w:val="244061"/>
          <w:sz w:val="28"/>
          <w:szCs w:val="28"/>
          <w:u w:val="single"/>
        </w:rPr>
        <w:t>taşın hacmi</w:t>
      </w:r>
      <w:r w:rsidRPr="00E37E78">
        <w:rPr>
          <w:color w:val="244061"/>
          <w:sz w:val="28"/>
          <w:szCs w:val="28"/>
        </w:rPr>
        <w:t xml:space="preserve"> aşağıdakilerden hangisidir?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</w:t>
      </w: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 35 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225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125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55</w:t>
      </w:r>
    </w:p>
    <w:p w:rsidR="00CF0733" w:rsidRPr="00E37E78" w:rsidRDefault="00CF0733" w:rsidP="00F93ABE">
      <w:pPr>
        <w:tabs>
          <w:tab w:val="left" w:pos="360"/>
        </w:tabs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tabs>
          <w:tab w:val="left" w:pos="360"/>
        </w:tabs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4-</w:t>
      </w:r>
      <w:r w:rsidRPr="00E37E78">
        <w:rPr>
          <w:color w:val="244061"/>
          <w:sz w:val="28"/>
          <w:szCs w:val="28"/>
        </w:rPr>
        <w:t xml:space="preserve"> Üzerine parfüm dökülmüş bir pamuk parçasının yaydığı koku, bir süre sonra bulunduğu odanın her yerinden hissedilir. Bu olay gazların hangi özelliği ile açıklanır?</w:t>
      </w:r>
    </w:p>
    <w:p w:rsidR="00CF0733" w:rsidRPr="00E37E78" w:rsidRDefault="00CF0733" w:rsidP="00F93ABE">
      <w:pPr>
        <w:tabs>
          <w:tab w:val="left" w:pos="360"/>
        </w:tabs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 Gazlar elle tutulup, gözle görülemezler.                </w:t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Gazlar bulundukları ortamda yayılırlar.</w:t>
      </w:r>
    </w:p>
    <w:p w:rsidR="00CF0733" w:rsidRPr="00E37E78" w:rsidRDefault="00CF0733" w:rsidP="00F93ABE">
      <w:pPr>
        <w:tabs>
          <w:tab w:val="left" w:pos="360"/>
        </w:tabs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Gazlar sıkıştırılabilirler.                                         </w:t>
      </w:r>
      <w:r w:rsidRPr="00E37E78">
        <w:rPr>
          <w:b/>
          <w:color w:val="244061"/>
          <w:sz w:val="28"/>
          <w:szCs w:val="28"/>
        </w:rPr>
        <w:t xml:space="preserve"> d- </w:t>
      </w:r>
      <w:r w:rsidRPr="00E37E78">
        <w:rPr>
          <w:color w:val="244061"/>
          <w:sz w:val="28"/>
          <w:szCs w:val="28"/>
        </w:rPr>
        <w:t>Gazlar boşlukta yer kaplar.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5-</w:t>
      </w:r>
      <w:r w:rsidRPr="00E37E78">
        <w:rPr>
          <w:color w:val="244061"/>
          <w:sz w:val="28"/>
          <w:szCs w:val="28"/>
        </w:rPr>
        <w:t xml:space="preserve"> Aşağıdakilerden hangisi kırılgandır?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</w:t>
      </w: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>Taş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>Demir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>Cam bardak</w:t>
      </w:r>
      <w:r w:rsidRPr="00E37E78">
        <w:rPr>
          <w:color w:val="244061"/>
          <w:sz w:val="28"/>
          <w:szCs w:val="28"/>
        </w:rPr>
        <w:tab/>
        <w:t xml:space="preserve">              </w:t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Kaşık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6-</w:t>
      </w:r>
      <w:r w:rsidRPr="00E37E78">
        <w:rPr>
          <w:color w:val="244061"/>
          <w:sz w:val="28"/>
          <w:szCs w:val="28"/>
        </w:rPr>
        <w:t xml:space="preserve"> Aşağıdakilerden hangisi katı ve sıvıların ortak özelliğidir?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a-</w:t>
      </w:r>
      <w:r w:rsidRPr="00E37E78">
        <w:rPr>
          <w:color w:val="244061"/>
          <w:sz w:val="28"/>
          <w:szCs w:val="28"/>
        </w:rPr>
        <w:t xml:space="preserve"> Belirli bir şekillerinin olması                                </w:t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Bulundukları kabın şeklini almaları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</w:t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Konuldukları kabı tamamen doldurmaları          </w:t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 Belirli hacimlerinin olması</w:t>
      </w:r>
    </w:p>
    <w:p w:rsidR="00CF0733" w:rsidRPr="00E37E78" w:rsidRDefault="00CF0733" w:rsidP="00F93ABE">
      <w:pPr>
        <w:tabs>
          <w:tab w:val="left" w:pos="2269"/>
        </w:tabs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7-</w:t>
      </w:r>
      <w:r w:rsidRPr="00E37E78">
        <w:rPr>
          <w:color w:val="244061"/>
          <w:sz w:val="28"/>
          <w:szCs w:val="28"/>
        </w:rPr>
        <w:t xml:space="preserve"> Aşağıdaki maddelerden hangisinin belirli bir şekli ve hacmi vardır?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a-</w:t>
      </w:r>
      <w:r w:rsidRPr="00E37E78">
        <w:rPr>
          <w:color w:val="244061"/>
          <w:sz w:val="28"/>
          <w:szCs w:val="28"/>
        </w:rPr>
        <w:t xml:space="preserve"> su buharı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elma 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tuzlu su</w:t>
      </w:r>
      <w:r w:rsidRPr="00E37E78">
        <w:rPr>
          <w:color w:val="244061"/>
          <w:sz w:val="28"/>
          <w:szCs w:val="28"/>
        </w:rPr>
        <w:tab/>
        <w:t xml:space="preserve">  </w:t>
      </w: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limonata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8-</w:t>
      </w:r>
      <w:r w:rsidRPr="00E37E78">
        <w:rPr>
          <w:color w:val="244061"/>
          <w:sz w:val="28"/>
          <w:szCs w:val="28"/>
        </w:rPr>
        <w:t xml:space="preserve"> Cisimleri oluşturmak için kullandığımız maddelere malzeme denir. Buna göre aşağıdakilerden hangisi annenizin kurabiye yaparken kullandığı malzemelerden değildir?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un     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fırın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 xml:space="preserve"> </w:t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yumurta         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süt</w:t>
      </w:r>
    </w:p>
    <w:p w:rsidR="00CF0733" w:rsidRPr="00E37E78" w:rsidRDefault="00CF0733" w:rsidP="00F93ABE">
      <w:pPr>
        <w:spacing w:line="240" w:lineRule="atLeast"/>
        <w:ind w:left="360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  <w:u w:val="single"/>
        </w:rPr>
      </w:pPr>
      <w:r>
        <w:rPr>
          <w:b/>
          <w:color w:val="244061"/>
          <w:sz w:val="28"/>
          <w:szCs w:val="28"/>
        </w:rPr>
        <w:t>5</w:t>
      </w:r>
      <w:r w:rsidRPr="00E37E78">
        <w:rPr>
          <w:b/>
          <w:color w:val="244061"/>
          <w:sz w:val="28"/>
          <w:szCs w:val="28"/>
        </w:rPr>
        <w:t>9-</w:t>
      </w:r>
      <w:r w:rsidRPr="00E37E78">
        <w:rPr>
          <w:color w:val="244061"/>
          <w:sz w:val="28"/>
          <w:szCs w:val="28"/>
        </w:rPr>
        <w:t xml:space="preserve"> Aşağıdakilerden hangisi maddenin hallerinden </w:t>
      </w:r>
      <w:r w:rsidRPr="00E37E78">
        <w:rPr>
          <w:color w:val="244061"/>
          <w:sz w:val="28"/>
          <w:szCs w:val="28"/>
          <w:u w:val="single"/>
        </w:rPr>
        <w:t>değildir?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</w:t>
      </w:r>
      <w:r w:rsidRPr="00E37E78">
        <w:rPr>
          <w:color w:val="244061"/>
          <w:sz w:val="28"/>
          <w:szCs w:val="28"/>
        </w:rPr>
        <w:t xml:space="preserve"> Kütle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b)</w:t>
      </w:r>
      <w:r w:rsidRPr="00E37E78">
        <w:rPr>
          <w:color w:val="244061"/>
          <w:sz w:val="28"/>
          <w:szCs w:val="28"/>
        </w:rPr>
        <w:t xml:space="preserve"> Sıvı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c)</w:t>
      </w:r>
      <w:r w:rsidRPr="00E37E78">
        <w:rPr>
          <w:color w:val="244061"/>
          <w:sz w:val="28"/>
          <w:szCs w:val="28"/>
        </w:rPr>
        <w:t xml:space="preserve"> Katı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d)</w:t>
      </w:r>
      <w:r w:rsidRPr="00E37E78">
        <w:rPr>
          <w:color w:val="244061"/>
          <w:sz w:val="28"/>
          <w:szCs w:val="28"/>
        </w:rPr>
        <w:t xml:space="preserve"> Gaz</w:t>
      </w:r>
      <w:r w:rsidRPr="00E37E78">
        <w:rPr>
          <w:color w:val="244061"/>
          <w:sz w:val="28"/>
          <w:szCs w:val="28"/>
        </w:rPr>
        <w:tab/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6</w:t>
      </w:r>
      <w:r w:rsidRPr="00E37E78">
        <w:rPr>
          <w:b/>
          <w:color w:val="244061"/>
          <w:sz w:val="28"/>
          <w:szCs w:val="28"/>
        </w:rPr>
        <w:t>0-</w:t>
      </w:r>
      <w:r w:rsidRPr="00E37E78">
        <w:rPr>
          <w:color w:val="244061"/>
          <w:sz w:val="28"/>
          <w:szCs w:val="28"/>
        </w:rPr>
        <w:t xml:space="preserve">   Aşağıda verilen madde-cisim eşleştirmelerinden hangisi </w:t>
      </w:r>
      <w:r w:rsidRPr="00E37E78">
        <w:rPr>
          <w:b/>
          <w:color w:val="244061"/>
          <w:sz w:val="28"/>
          <w:szCs w:val="28"/>
          <w:u w:val="single"/>
        </w:rPr>
        <w:t>yanlıştır</w:t>
      </w:r>
      <w:r w:rsidRPr="00E37E78">
        <w:rPr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  <w:u w:val="single"/>
        </w:rPr>
      </w:pPr>
      <w:r w:rsidRPr="00E37E78">
        <w:rPr>
          <w:color w:val="244061"/>
          <w:sz w:val="28"/>
          <w:szCs w:val="28"/>
        </w:rPr>
        <w:t xml:space="preserve">         </w:t>
      </w:r>
      <w:r w:rsidRPr="00E37E78">
        <w:rPr>
          <w:b/>
          <w:color w:val="244061"/>
          <w:sz w:val="28"/>
          <w:szCs w:val="28"/>
          <w:u w:val="single"/>
        </w:rPr>
        <w:t>Madde</w:t>
      </w:r>
      <w:r w:rsidRPr="00E37E78">
        <w:rPr>
          <w:color w:val="244061"/>
          <w:sz w:val="28"/>
          <w:szCs w:val="28"/>
        </w:rPr>
        <w:t xml:space="preserve">   </w:t>
      </w:r>
      <w:r w:rsidRPr="00E37E78">
        <w:rPr>
          <w:color w:val="244061"/>
          <w:sz w:val="28"/>
          <w:szCs w:val="28"/>
        </w:rPr>
        <w:tab/>
        <w:t xml:space="preserve"> </w:t>
      </w:r>
      <w:r w:rsidRPr="00E37E78">
        <w:rPr>
          <w:b/>
          <w:color w:val="244061"/>
          <w:sz w:val="28"/>
          <w:szCs w:val="28"/>
        </w:rPr>
        <w:t xml:space="preserve"> </w:t>
      </w:r>
      <w:r w:rsidRPr="00E37E78">
        <w:rPr>
          <w:b/>
          <w:color w:val="244061"/>
          <w:sz w:val="28"/>
          <w:szCs w:val="28"/>
          <w:u w:val="single"/>
        </w:rPr>
        <w:t>Cisim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a-</w:t>
      </w:r>
      <w:r w:rsidRPr="00E37E78">
        <w:rPr>
          <w:color w:val="244061"/>
          <w:sz w:val="28"/>
          <w:szCs w:val="28"/>
        </w:rPr>
        <w:t xml:space="preserve">       Ağaç</w:t>
      </w:r>
      <w:r w:rsidRPr="00E37E78">
        <w:rPr>
          <w:color w:val="244061"/>
          <w:sz w:val="28"/>
          <w:szCs w:val="28"/>
        </w:rPr>
        <w:tab/>
        <w:t xml:space="preserve">            Kağıt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b-</w:t>
      </w:r>
      <w:r w:rsidRPr="00E37E78">
        <w:rPr>
          <w:color w:val="244061"/>
          <w:sz w:val="28"/>
          <w:szCs w:val="28"/>
        </w:rPr>
        <w:t xml:space="preserve">      Altın</w:t>
      </w:r>
      <w:r w:rsidRPr="00E37E78">
        <w:rPr>
          <w:color w:val="244061"/>
          <w:sz w:val="28"/>
          <w:szCs w:val="28"/>
        </w:rPr>
        <w:tab/>
        <w:t xml:space="preserve">            Yüzük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c-</w:t>
      </w:r>
      <w:r w:rsidRPr="00E37E78">
        <w:rPr>
          <w:color w:val="244061"/>
          <w:sz w:val="28"/>
          <w:szCs w:val="28"/>
        </w:rPr>
        <w:t xml:space="preserve">      Toprak</w:t>
      </w:r>
      <w:r w:rsidRPr="00E37E78">
        <w:rPr>
          <w:color w:val="244061"/>
          <w:sz w:val="28"/>
          <w:szCs w:val="28"/>
        </w:rPr>
        <w:tab/>
        <w:t xml:space="preserve">            Bitki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d-</w:t>
      </w:r>
      <w:r w:rsidRPr="00E37E78">
        <w:rPr>
          <w:color w:val="244061"/>
          <w:sz w:val="28"/>
          <w:szCs w:val="28"/>
        </w:rPr>
        <w:t xml:space="preserve">      Bakır</w:t>
      </w:r>
      <w:r w:rsidRPr="00E37E78">
        <w:rPr>
          <w:color w:val="244061"/>
          <w:sz w:val="28"/>
          <w:szCs w:val="28"/>
        </w:rPr>
        <w:tab/>
        <w:t xml:space="preserve">           Tepsi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Aşağıdaki boşlukları uygun sözcüklerle doldurunuz.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6</w:t>
      </w:r>
      <w:r w:rsidRPr="00E37E78">
        <w:rPr>
          <w:b/>
          <w:color w:val="244061"/>
          <w:sz w:val="28"/>
          <w:szCs w:val="28"/>
        </w:rPr>
        <w:t>1-</w:t>
      </w:r>
      <w:r w:rsidRPr="00E37E78">
        <w:rPr>
          <w:color w:val="244061"/>
          <w:sz w:val="28"/>
          <w:szCs w:val="28"/>
        </w:rPr>
        <w:t xml:space="preserve">   1 kg .................................... gramdır.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6</w:t>
      </w:r>
      <w:r w:rsidRPr="00E37E78">
        <w:rPr>
          <w:b/>
          <w:color w:val="244061"/>
          <w:sz w:val="28"/>
          <w:szCs w:val="28"/>
        </w:rPr>
        <w:t xml:space="preserve">2-   </w:t>
      </w:r>
      <w:r w:rsidRPr="00E37E78">
        <w:rPr>
          <w:color w:val="244061"/>
          <w:sz w:val="28"/>
          <w:szCs w:val="28"/>
        </w:rPr>
        <w:t>Kütlesi ve hacmi olan, duyu organlarımızla algıladığımız her şeye  .................................  denir.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Aşağıdaki cümlelerin doğru olanların başına </w:t>
      </w:r>
      <w:r w:rsidRPr="00E37E78">
        <w:rPr>
          <w:b/>
          <w:color w:val="244061"/>
          <w:sz w:val="28"/>
          <w:szCs w:val="28"/>
        </w:rPr>
        <w:t>D</w:t>
      </w:r>
      <w:r w:rsidRPr="00E37E78">
        <w:rPr>
          <w:color w:val="244061"/>
          <w:sz w:val="28"/>
          <w:szCs w:val="28"/>
        </w:rPr>
        <w:t xml:space="preserve">  yanlış olanlara </w:t>
      </w:r>
      <w:r w:rsidRPr="00E37E78">
        <w:rPr>
          <w:b/>
          <w:color w:val="244061"/>
          <w:sz w:val="28"/>
          <w:szCs w:val="28"/>
        </w:rPr>
        <w:t>Y</w:t>
      </w:r>
      <w:r w:rsidRPr="00E37E78">
        <w:rPr>
          <w:color w:val="244061"/>
          <w:sz w:val="28"/>
          <w:szCs w:val="28"/>
        </w:rPr>
        <w:t xml:space="preserve"> harfi koyunuz.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6</w:t>
      </w:r>
      <w:r w:rsidRPr="00E37E78">
        <w:rPr>
          <w:b/>
          <w:color w:val="244061"/>
          <w:sz w:val="28"/>
          <w:szCs w:val="28"/>
        </w:rPr>
        <w:t>3-</w:t>
      </w:r>
      <w:r w:rsidRPr="00E37E78">
        <w:rPr>
          <w:color w:val="244061"/>
          <w:sz w:val="28"/>
          <w:szCs w:val="28"/>
        </w:rPr>
        <w:t xml:space="preserve"> (     ) Cisimlere şekil vermek veya onlar üzerinde iş yapmak için kullandığımız nesnelere alet    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 denir. .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6</w:t>
      </w:r>
      <w:r w:rsidRPr="00E37E78">
        <w:rPr>
          <w:b/>
          <w:color w:val="244061"/>
          <w:sz w:val="28"/>
          <w:szCs w:val="28"/>
        </w:rPr>
        <w:t>4-</w:t>
      </w:r>
      <w:r w:rsidRPr="00E37E78">
        <w:rPr>
          <w:color w:val="244061"/>
          <w:sz w:val="28"/>
          <w:szCs w:val="28"/>
        </w:rPr>
        <w:t xml:space="preserve"> (     ) Camın yüzeyi pürüzlüdür.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>
        <w:rPr>
          <w:b/>
          <w:color w:val="244061"/>
          <w:sz w:val="28"/>
          <w:szCs w:val="28"/>
        </w:rPr>
        <w:t>6</w:t>
      </w:r>
      <w:r w:rsidRPr="00E37E78">
        <w:rPr>
          <w:b/>
          <w:color w:val="244061"/>
          <w:sz w:val="28"/>
          <w:szCs w:val="28"/>
        </w:rPr>
        <w:t xml:space="preserve">5- (     ) </w:t>
      </w:r>
      <w:r w:rsidRPr="00E37E78">
        <w:rPr>
          <w:color w:val="244061"/>
          <w:sz w:val="28"/>
          <w:szCs w:val="28"/>
        </w:rPr>
        <w:t>Sıvıların belirli bir şekilleri vardır.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-900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Aşağ</w:t>
      </w:r>
      <w:r>
        <w:rPr>
          <w:b/>
          <w:color w:val="244061"/>
          <w:sz w:val="28"/>
          <w:szCs w:val="28"/>
        </w:rPr>
        <w:t xml:space="preserve">      Aşağ</w:t>
      </w:r>
      <w:r w:rsidRPr="00E37E78">
        <w:rPr>
          <w:b/>
          <w:color w:val="244061"/>
          <w:sz w:val="28"/>
          <w:szCs w:val="28"/>
        </w:rPr>
        <w:t>ıdaki soruları okuyun, doğru olan cevabı işaretleyin.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1) </w:t>
      </w:r>
      <w:r w:rsidRPr="00E37E78">
        <w:rPr>
          <w:color w:val="244061"/>
          <w:sz w:val="28"/>
          <w:szCs w:val="28"/>
        </w:rPr>
        <w:t>Aşağıda verilen maddelerden hangisi mıknatıs tarafından çekilir?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Cam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Tahta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Plastik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Demir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2)  </w:t>
      </w:r>
      <w:r w:rsidRPr="00E37E78">
        <w:rPr>
          <w:color w:val="244061"/>
          <w:sz w:val="28"/>
          <w:szCs w:val="28"/>
        </w:rPr>
        <w:t>Aşağıdaki nesnelerden hangisi suda yüzer?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Demir bilye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Tahta kaşık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Taş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Demir soba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10"/>
        </w:num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Aşağıdaki seçeneklerde verilen maddelerden hangisi doğal maddedir?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Beton</w:t>
      </w:r>
      <w:r w:rsidRPr="00E37E78">
        <w:rPr>
          <w:color w:val="244061"/>
          <w:sz w:val="28"/>
          <w:szCs w:val="28"/>
        </w:rPr>
        <w:tab/>
        <w:t>B) Kurşun kalem</w:t>
      </w:r>
      <w:r w:rsidRPr="00E37E78">
        <w:rPr>
          <w:color w:val="244061"/>
          <w:sz w:val="28"/>
          <w:szCs w:val="28"/>
        </w:rPr>
        <w:tab/>
        <w:t>C) Kaynak suyu</w:t>
      </w:r>
      <w:r w:rsidRPr="00E37E78">
        <w:rPr>
          <w:color w:val="244061"/>
          <w:sz w:val="28"/>
          <w:szCs w:val="28"/>
        </w:rPr>
        <w:tab/>
        <w:t>D) Silgi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10"/>
        </w:num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Aşağıdakilerden hangisi cisim </w:t>
      </w:r>
      <w:r w:rsidRPr="00E37E78">
        <w:rPr>
          <w:b/>
          <w:color w:val="244061"/>
          <w:sz w:val="28"/>
          <w:szCs w:val="28"/>
        </w:rPr>
        <w:t>değildir?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Silgi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Toprak</w:t>
      </w:r>
      <w:r w:rsidRPr="00E37E78">
        <w:rPr>
          <w:color w:val="244061"/>
          <w:sz w:val="28"/>
          <w:szCs w:val="28"/>
        </w:rPr>
        <w:tab/>
        <w:t>C) Tebeşir</w:t>
      </w:r>
      <w:r w:rsidRPr="00E37E78">
        <w:rPr>
          <w:color w:val="244061"/>
          <w:sz w:val="28"/>
          <w:szCs w:val="28"/>
        </w:rPr>
        <w:tab/>
        <w:t>D) Defter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10"/>
        </w:num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Aşağıdakilerden hangisi saydam maddedir?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Cam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Toprak</w:t>
      </w:r>
      <w:r w:rsidRPr="00E37E78">
        <w:rPr>
          <w:color w:val="244061"/>
          <w:sz w:val="28"/>
          <w:szCs w:val="28"/>
        </w:rPr>
        <w:tab/>
        <w:t>C) Tebeşir</w:t>
      </w:r>
      <w:r w:rsidRPr="00E37E78">
        <w:rPr>
          <w:color w:val="244061"/>
          <w:sz w:val="28"/>
          <w:szCs w:val="28"/>
        </w:rPr>
        <w:tab/>
        <w:t>D) Tahta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10"/>
        </w:num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Bazı katı maddelerde sıvı ve gaz maddeler gibi konulduğu kabın şeklini alabilir. Aşağıdakilerden hangisi buna örnektir?</w:t>
      </w:r>
    </w:p>
    <w:p w:rsidR="00CF0733" w:rsidRPr="00E37E78" w:rsidRDefault="00CF0733" w:rsidP="00F93ABE">
      <w:pPr>
        <w:spacing w:line="240" w:lineRule="atLeast"/>
        <w:ind w:firstLine="360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Tahta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Ağaç</w:t>
      </w:r>
      <w:r w:rsidRPr="00E37E78">
        <w:rPr>
          <w:color w:val="244061"/>
          <w:sz w:val="28"/>
          <w:szCs w:val="28"/>
        </w:rPr>
        <w:tab/>
        <w:t>C) Un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Çivi</w:t>
      </w:r>
    </w:p>
    <w:p w:rsidR="00CF0733" w:rsidRPr="00E37E78" w:rsidRDefault="00CF0733" w:rsidP="00231447">
      <w:pPr>
        <w:spacing w:line="240" w:lineRule="atLeast"/>
        <w:jc w:val="both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231447">
        <w:rPr>
          <w:b/>
          <w:color w:val="244061"/>
          <w:sz w:val="28"/>
          <w:szCs w:val="28"/>
        </w:rPr>
        <w:t>7)</w:t>
      </w:r>
      <w:r w:rsidRPr="00E37E78">
        <w:rPr>
          <w:color w:val="244061"/>
          <w:sz w:val="28"/>
          <w:szCs w:val="28"/>
        </w:rPr>
        <w:t>Aşağıdaki organlardan hangisi kafatasında bulunur?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A)Kalp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B)Beyin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C)Akciğer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D)Mide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>
        <w:rPr>
          <w:color w:val="244061"/>
          <w:sz w:val="28"/>
          <w:szCs w:val="28"/>
        </w:rPr>
        <w:t>8</w:t>
      </w:r>
      <w:r w:rsidRPr="00E37E78">
        <w:rPr>
          <w:color w:val="244061"/>
          <w:sz w:val="28"/>
          <w:szCs w:val="28"/>
        </w:rPr>
        <w:t>)Aşağıdakilerden hangisi alet değildir?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A)Makas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B)Çimento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D)Çekiç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D)Bıçak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9</w:t>
      </w:r>
      <w:r w:rsidRPr="00E37E78">
        <w:rPr>
          <w:b/>
          <w:color w:val="244061"/>
          <w:sz w:val="28"/>
          <w:szCs w:val="28"/>
        </w:rPr>
        <w:t>)</w:t>
      </w:r>
      <w:r w:rsidRPr="00E37E78">
        <w:rPr>
          <w:color w:val="244061"/>
          <w:sz w:val="28"/>
          <w:szCs w:val="28"/>
        </w:rPr>
        <w:t xml:space="preserve">Aşağıdakilerden hangisi maddenin hallerinden </w:t>
      </w:r>
      <w:r w:rsidRPr="00E37E78">
        <w:rPr>
          <w:b/>
          <w:color w:val="244061"/>
          <w:sz w:val="28"/>
          <w:szCs w:val="28"/>
        </w:rPr>
        <w:t>değildir?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A)Kütle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B)Sıvı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C)Katı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D)Gaz</w:t>
      </w:r>
      <w:r w:rsidRPr="00E37E78">
        <w:rPr>
          <w:color w:val="244061"/>
          <w:sz w:val="28"/>
          <w:szCs w:val="28"/>
        </w:rPr>
        <w:tab/>
      </w: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10)Aşağıdaki ifadelerden hangisi </w:t>
      </w:r>
      <w:r w:rsidRPr="00E37E78">
        <w:rPr>
          <w:b/>
          <w:color w:val="244061"/>
          <w:sz w:val="28"/>
          <w:szCs w:val="28"/>
        </w:rPr>
        <w:t>yanlıştır?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A)Sıvılar bulundukları kabın şeklini alırlar.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B)Beş duyu organımızla hissedebildiğimiz her şey maddedir.</w:t>
      </w:r>
    </w:p>
    <w:p w:rsidR="00CF0733" w:rsidRPr="00E37E78" w:rsidRDefault="00CF0733" w:rsidP="00F93ABE">
      <w:pPr>
        <w:spacing w:line="240" w:lineRule="atLeast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C) Gazlar bulundukları yerin içini doldurur.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D) Katıların kütle ölçüsü birimi litredir</w:t>
      </w:r>
      <w:r w:rsidRPr="00E37E78">
        <w:rPr>
          <w:b/>
          <w:color w:val="244061"/>
          <w:sz w:val="28"/>
          <w:szCs w:val="28"/>
        </w:rPr>
        <w:t>.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right="-288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11)Cümlelerde boş bırakılan yerlere,aşağıda verilen kelimeleri uygun şekilde yerleştirin.(10 puan)</w:t>
      </w:r>
    </w:p>
    <w:p w:rsidR="00CF0733" w:rsidRPr="00E37E78" w:rsidRDefault="00CF0733" w:rsidP="00F93ABE">
      <w:pPr>
        <w:spacing w:line="240" w:lineRule="atLeast"/>
        <w:ind w:left="708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708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eşya    –     malzeme   –     madde     -  cisim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11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Ağaç bir ………… dir. Kesilip şekillendirildiğinde …………….. olur. Aynı zamanda mobilya yapımında kullanılan bir …………… dir. Mobilya fabrikalarında masa yapılır. Masa bir …………… dır.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12) Aşağıdaki cümleleri okuyun ifade doğru ise ‘D’ harfini, yanlış ise ‘Y’ harfini ayraç içine yazınız.( 10 puan)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9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(……….)</w:t>
      </w:r>
      <w:r w:rsidRPr="00E37E78">
        <w:rPr>
          <w:color w:val="244061"/>
          <w:sz w:val="28"/>
          <w:szCs w:val="28"/>
        </w:rPr>
        <w:tab/>
        <w:t>Tahta katı bir maddedir.</w:t>
      </w:r>
    </w:p>
    <w:p w:rsidR="00CF0733" w:rsidRPr="00E37E78" w:rsidRDefault="00CF0733" w:rsidP="00F93ABE">
      <w:pPr>
        <w:numPr>
          <w:ilvl w:val="0"/>
          <w:numId w:val="9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(……….)</w:t>
      </w:r>
      <w:r w:rsidRPr="00E37E78">
        <w:rPr>
          <w:color w:val="244061"/>
          <w:sz w:val="28"/>
          <w:szCs w:val="28"/>
        </w:rPr>
        <w:tab/>
        <w:t>Bütün sıvıların belirli bir şekli vardır.</w:t>
      </w:r>
    </w:p>
    <w:p w:rsidR="00CF0733" w:rsidRPr="00E37E78" w:rsidRDefault="00CF0733" w:rsidP="00F93ABE">
      <w:pPr>
        <w:numPr>
          <w:ilvl w:val="0"/>
          <w:numId w:val="9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(……….)</w:t>
      </w:r>
      <w:r w:rsidRPr="00E37E78">
        <w:rPr>
          <w:color w:val="244061"/>
          <w:sz w:val="28"/>
          <w:szCs w:val="28"/>
        </w:rPr>
        <w:tab/>
        <w:t>Gazlar bulundukları ortama yayılır.</w:t>
      </w:r>
    </w:p>
    <w:p w:rsidR="00CF0733" w:rsidRPr="00E37E78" w:rsidRDefault="00CF0733" w:rsidP="00F93ABE">
      <w:pPr>
        <w:numPr>
          <w:ilvl w:val="0"/>
          <w:numId w:val="9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(……….)</w:t>
      </w:r>
      <w:r w:rsidRPr="00E37E78">
        <w:rPr>
          <w:color w:val="244061"/>
          <w:sz w:val="28"/>
          <w:szCs w:val="28"/>
        </w:rPr>
        <w:tab/>
        <w:t>Maddenin katı, sıvı ve gaz olmak üzere 3 hali vardır.</w:t>
      </w:r>
    </w:p>
    <w:p w:rsidR="00CF0733" w:rsidRPr="00E37E78" w:rsidRDefault="00CF0733" w:rsidP="00F93ABE">
      <w:pPr>
        <w:numPr>
          <w:ilvl w:val="0"/>
          <w:numId w:val="9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(……….)</w:t>
      </w:r>
      <w:r w:rsidRPr="00E37E78">
        <w:rPr>
          <w:color w:val="244061"/>
          <w:sz w:val="28"/>
          <w:szCs w:val="28"/>
        </w:rPr>
        <w:tab/>
        <w:t>Sıvılar konuldukları kabın şeklini alır.</w:t>
      </w: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13)</w:t>
      </w:r>
      <w:r w:rsidRPr="00E37E78">
        <w:rPr>
          <w:color w:val="244061"/>
          <w:sz w:val="28"/>
          <w:szCs w:val="28"/>
        </w:rPr>
        <w:t xml:space="preserve">Aşağıdaki ifadelere örnek yazınız. </w:t>
      </w:r>
      <w:r w:rsidRPr="00E37E78">
        <w:rPr>
          <w:b/>
          <w:color w:val="244061"/>
          <w:sz w:val="28"/>
          <w:szCs w:val="28"/>
        </w:rPr>
        <w:t>(10 p)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</w:t>
      </w:r>
      <w:r w:rsidRPr="00E37E78">
        <w:rPr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>a)Madde       =</w:t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  <w:t xml:space="preserve">     f)Yapay Madde      =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b)Cisim         =</w:t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  <w:t xml:space="preserve">     g)İşlenmiş Madde  =</w:t>
      </w: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c)Malzeme    =</w:t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  <w:t xml:space="preserve">      h)Gaz Madde         =</w:t>
      </w: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d)Eşya          =</w:t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  <w:t xml:space="preserve">      ı)Katı Madde          =</w:t>
      </w: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e)Alet            =</w:t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  <w:t xml:space="preserve">       i)Sıvı Madde          =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numPr>
          <w:ilvl w:val="0"/>
          <w:numId w:val="12"/>
        </w:num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a) Aşağıda verilen kütle birimlerini ( kg-g , g-kg ) çeviriniz. ( 10 puan )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-360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4000 gr = ………..kg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25 kg =…………….gr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1500gr = …………..kg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-360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6 kg = ………………gr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7000 gr = ………….kg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</w:t>
      </w:r>
      <w:r w:rsidRPr="00E37E78">
        <w:rPr>
          <w:b/>
          <w:color w:val="244061"/>
          <w:sz w:val="28"/>
          <w:szCs w:val="28"/>
        </w:rPr>
        <w:t>b) Aşağıda  verilen hacim birimlerini ( L-ml , ml-L ) çeviriniz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-360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2000 ml = …………..L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3 L = ……………ml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24 L = ……………..ml</w:t>
      </w:r>
    </w:p>
    <w:p w:rsidR="00CF0733" w:rsidRPr="00E37E78" w:rsidRDefault="00CF0733" w:rsidP="00F93ABE">
      <w:pPr>
        <w:spacing w:line="240" w:lineRule="atLeast"/>
        <w:ind w:left="-360"/>
        <w:jc w:val="both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-360"/>
        <w:jc w:val="both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3500 ml = …………..L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6500 ml = …………..L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A. Aşağıdaki tümcelerde boş bırakılan yerleri tablodaki  uygun sözcüklerle tamamlayınız. ( 5 x 2 puan)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0"/>
      </w:tblGrid>
      <w:tr w:rsidR="00CF0733" w:rsidRPr="00E37E78" w:rsidTr="00CD0AFB">
        <w:trPr>
          <w:trHeight w:val="309"/>
          <w:jc w:val="center"/>
        </w:trPr>
        <w:tc>
          <w:tcPr>
            <w:tcW w:w="4940" w:type="dxa"/>
          </w:tcPr>
          <w:p w:rsidR="00CF0733" w:rsidRPr="00E37E78" w:rsidRDefault="00CF0733" w:rsidP="00F93AB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E37E78">
              <w:rPr>
                <w:b/>
                <w:color w:val="244061"/>
                <w:sz w:val="28"/>
                <w:szCs w:val="28"/>
              </w:rPr>
              <w:t>madde - eklem – iskelet -  saydam - hacim</w:t>
            </w:r>
          </w:p>
        </w:tc>
      </w:tr>
    </w:tbl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1.</w:t>
      </w:r>
      <w:r w:rsidRPr="00E37E78">
        <w:rPr>
          <w:color w:val="244061"/>
          <w:sz w:val="28"/>
          <w:szCs w:val="28"/>
        </w:rPr>
        <w:t xml:space="preserve"> ……………………..…… vücudumuza diklik verir,  iç organları korur.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2.</w:t>
      </w:r>
      <w:r w:rsidRPr="00E37E78">
        <w:rPr>
          <w:color w:val="244061"/>
          <w:sz w:val="28"/>
          <w:szCs w:val="28"/>
        </w:rPr>
        <w:t xml:space="preserve">  Kemikleri birbirine bağlayarak hareket etmesini sağlayan yapılara ……………….………. denir.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3.</w:t>
      </w:r>
      <w:r w:rsidRPr="00E37E78">
        <w:rPr>
          <w:color w:val="244061"/>
          <w:sz w:val="28"/>
          <w:szCs w:val="28"/>
        </w:rPr>
        <w:t xml:space="preserve"> Boşlukta yer kaplayan ve hacmi olan varlıklara ……………….……..…….… denir.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4.</w:t>
      </w:r>
      <w:r w:rsidRPr="00E37E78">
        <w:rPr>
          <w:color w:val="244061"/>
          <w:sz w:val="28"/>
          <w:szCs w:val="28"/>
        </w:rPr>
        <w:t xml:space="preserve"> Işığı geçiren maddelere …………………..………. denir.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5.</w:t>
      </w:r>
      <w:r w:rsidRPr="00E37E78">
        <w:rPr>
          <w:color w:val="244061"/>
          <w:sz w:val="28"/>
          <w:szCs w:val="28"/>
        </w:rPr>
        <w:t xml:space="preserve"> Gaz maddeler sıkıştırılınca ………………..………..  küçülür.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B. Aşağıdaki tümcelerden doğru olanları başına D, yanlış olanların başına Y yazınız. ( 5 x 2 puan)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1.</w:t>
      </w:r>
      <w:r w:rsidRPr="00E37E78">
        <w:rPr>
          <w:color w:val="244061"/>
          <w:sz w:val="28"/>
          <w:szCs w:val="28"/>
        </w:rPr>
        <w:t xml:space="preserve"> ( …….)  Maddenin boşlukta kapladığı yere hacim denir.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2.</w:t>
      </w:r>
      <w:r w:rsidRPr="00E37E78">
        <w:rPr>
          <w:color w:val="244061"/>
          <w:sz w:val="28"/>
          <w:szCs w:val="28"/>
        </w:rPr>
        <w:t xml:space="preserve"> ( …….)  Cisimlere şekil vermek veya onlar üzerinde iş yapmak için kullandığımız nesnelere alet    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   denir. 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3.</w:t>
      </w:r>
      <w:r w:rsidRPr="00E37E78">
        <w:rPr>
          <w:color w:val="244061"/>
          <w:sz w:val="28"/>
          <w:szCs w:val="28"/>
        </w:rPr>
        <w:t xml:space="preserve"> ( …….) Gazların belirli bir şekil ve hacimleri yoktur.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4.</w:t>
      </w:r>
      <w:r w:rsidRPr="00E37E78">
        <w:rPr>
          <w:color w:val="244061"/>
          <w:sz w:val="28"/>
          <w:szCs w:val="28"/>
        </w:rPr>
        <w:t xml:space="preserve"> ( …….) Tahta, plastik ve kükürt gibi maddeleri mıknatıs çeker.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5.</w:t>
      </w:r>
      <w:r w:rsidRPr="00E37E78">
        <w:rPr>
          <w:color w:val="244061"/>
          <w:sz w:val="28"/>
          <w:szCs w:val="28"/>
        </w:rPr>
        <w:t xml:space="preserve"> ( …….) Doğada bulunmayan, insan eli ile yapılan maddelere yapay maddeler denir.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i/>
          <w:color w:val="244061"/>
          <w:sz w:val="28"/>
          <w:szCs w:val="28"/>
        </w:rPr>
      </w:pPr>
      <w:r w:rsidRPr="00E37E78">
        <w:rPr>
          <w:b/>
          <w:i/>
          <w:color w:val="244061"/>
          <w:sz w:val="28"/>
          <w:szCs w:val="28"/>
        </w:rPr>
        <w:t>C. Aşağıdaki çoktan seçmeli sorularda doğru seçeneği işaretleyiniz. ( 6 x 10  puan)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1. Aşağıdakilerden hangisi dolaşım sistemi ile ilgili yapı ve  organlardan biri </w:t>
      </w:r>
      <w:r w:rsidRPr="00E37E78">
        <w:rPr>
          <w:b/>
          <w:color w:val="244061"/>
          <w:sz w:val="28"/>
          <w:szCs w:val="28"/>
          <w:u w:val="single"/>
        </w:rPr>
        <w:t>değildir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kalp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damar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kan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böbrekler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2. Aşağıdaki yapı ve organlardan hangisinin görevi alınan havayı ısıtıp, nemlendirmek ve temizlemektir?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burun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ağız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Yutak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Akciğer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3. Aşağıdakilerden hangisi madde değildir?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Altın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Ses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Su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 Hava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4. Aşağıdakilerden hangisinin kütlesi eşit kollu terazi ile </w:t>
      </w:r>
      <w:r w:rsidRPr="00E37E78">
        <w:rPr>
          <w:b/>
          <w:color w:val="244061"/>
          <w:sz w:val="28"/>
          <w:szCs w:val="28"/>
          <w:u w:val="single"/>
        </w:rPr>
        <w:t>ölçülemez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Elma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süt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demir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şeker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5. Aşağıdakilerden hangisi opak bir maddedir?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Cam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hava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tahta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su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6. Aşağıdaki maddelerden hangisi mıknatıs tarafından çekilir?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altın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demir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gümüş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alüminyum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7. Aşağıdakilerden hangisi çözeltidir?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Şekerli su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demir ve kükürt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pirinç ve mercimek</w:t>
      </w:r>
      <w:r w:rsidRPr="00E37E78">
        <w:rPr>
          <w:color w:val="244061"/>
          <w:sz w:val="28"/>
          <w:szCs w:val="28"/>
        </w:rPr>
        <w:tab/>
        <w:t>D) un ve şeker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8. Aşağıdakilerden hangisi yanlıştır?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Erime; katı maddelerin ısı alarak sıvı hale geçmesidir.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B) Karşımı oluşturan maddeler özelliklerini kaybetmezler.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C) Sıvı maddelerin ısı alarak gaz haline geçmesine buharlaşma denir.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D) Madenin ısı alarak sıcaklığının yükselmesine donma denir.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9. Sıvı maddelerin ısı vererek katı hale geçmesine ne ad verilir?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buharlaşma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erime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donma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bozunma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10. “ </w:t>
      </w:r>
      <w:r w:rsidRPr="00E37E78">
        <w:rPr>
          <w:color w:val="244061"/>
          <w:sz w:val="28"/>
          <w:szCs w:val="28"/>
        </w:rPr>
        <w:t xml:space="preserve">Karışımları oluşturan maddeler özelliklerini </w:t>
      </w:r>
      <w:r w:rsidRPr="00E37E78">
        <w:rPr>
          <w:color w:val="244061"/>
          <w:sz w:val="28"/>
          <w:szCs w:val="28"/>
        </w:rPr>
        <w:tab/>
        <w:t>……………………. .”</w:t>
      </w:r>
      <w:r w:rsidRPr="00E37E78">
        <w:rPr>
          <w:b/>
          <w:color w:val="244061"/>
          <w:sz w:val="28"/>
          <w:szCs w:val="28"/>
        </w:rPr>
        <w:t xml:space="preserve"> tümcesini aşağıdaki sözcüklerden hangisi ile tamamlarsak doğru olur?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A) bozarlar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kaybederler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kaybetmezler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bulurlar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D. Aşağıda belirtilenlere birer örnek yazınız. ( 5 x 2 puan)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 xml:space="preserve">            cisim:………………………………………………………..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 alet: ……………………………………………………….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>doğal madde: ……………………………………………………….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yapay madde: ……………………………………………………….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ab/>
        <w:t xml:space="preserve">                gaz: ……………………………………………………….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1- Vücudumuzda kan dolaşımı sağlayan organlar hangi seçenekte doğru olarak verilmiştir? 3 puan</w:t>
      </w:r>
    </w:p>
    <w:p w:rsidR="00CF0733" w:rsidRPr="00E37E78" w:rsidRDefault="00CF0733" w:rsidP="00F93ABE">
      <w:pPr>
        <w:spacing w:line="240" w:lineRule="atLeast"/>
        <w:ind w:left="-180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a) kalp-eklem       b) damar – kulp         c) kaburga-damar       d) damar- kalp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2- Aşağıdakilerden hangisi uzun kemiklere örnektir? 3 puan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a. kol ve bacak kemikleri</w:t>
      </w:r>
      <w:r w:rsidRPr="00E37E78">
        <w:rPr>
          <w:color w:val="244061"/>
          <w:sz w:val="28"/>
          <w:szCs w:val="28"/>
        </w:rPr>
        <w:tab/>
        <w:t xml:space="preserve">b. Kafatası kemikleri            c. bilek kemikleri    d. Omurga kemikleri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3</w:t>
      </w:r>
      <w:r w:rsidRPr="00E37E78">
        <w:rPr>
          <w:rFonts w:eastAsia="Batang"/>
          <w:b/>
          <w:color w:val="244061"/>
          <w:sz w:val="28"/>
          <w:szCs w:val="28"/>
        </w:rPr>
        <w:t>-</w:t>
      </w:r>
      <w:r w:rsidRPr="00E37E78">
        <w:rPr>
          <w:rFonts w:eastAsia="Batang"/>
          <w:color w:val="244061"/>
          <w:sz w:val="28"/>
          <w:szCs w:val="28"/>
        </w:rPr>
        <w:t xml:space="preserve"> Aşağıda verilen </w:t>
      </w:r>
      <w:r w:rsidRPr="00E37E78">
        <w:rPr>
          <w:rFonts w:eastAsia="Batang"/>
          <w:b/>
          <w:color w:val="244061"/>
          <w:sz w:val="28"/>
          <w:szCs w:val="28"/>
          <w:u w:val="single"/>
        </w:rPr>
        <w:t>madde-cisim</w:t>
      </w:r>
      <w:r w:rsidRPr="00E37E78">
        <w:rPr>
          <w:rFonts w:eastAsia="Batang"/>
          <w:color w:val="244061"/>
          <w:sz w:val="28"/>
          <w:szCs w:val="28"/>
        </w:rPr>
        <w:t xml:space="preserve"> eşleştirmelerinden hangisi </w:t>
      </w:r>
      <w:r w:rsidRPr="00E37E78">
        <w:rPr>
          <w:rFonts w:eastAsia="Batang"/>
          <w:color w:val="244061"/>
          <w:sz w:val="28"/>
          <w:szCs w:val="28"/>
          <w:u w:val="single"/>
        </w:rPr>
        <w:t>yanlıştır</w:t>
      </w:r>
      <w:r w:rsidRPr="00E37E78">
        <w:rPr>
          <w:rFonts w:eastAsia="Batang"/>
          <w:color w:val="244061"/>
          <w:sz w:val="28"/>
          <w:szCs w:val="28"/>
        </w:rPr>
        <w:t>? 4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A- Ağaç – Kağıt</w:t>
      </w:r>
      <w:r w:rsidRPr="00E37E78">
        <w:rPr>
          <w:rFonts w:eastAsia="Batang"/>
          <w:color w:val="244061"/>
          <w:sz w:val="28"/>
          <w:szCs w:val="28"/>
        </w:rPr>
        <w:tab/>
        <w:t xml:space="preserve">       B) Altın – Yüzük</w:t>
      </w:r>
      <w:r w:rsidRPr="00E37E78">
        <w:rPr>
          <w:rFonts w:eastAsia="Batang"/>
          <w:color w:val="244061"/>
          <w:sz w:val="28"/>
          <w:szCs w:val="28"/>
        </w:rPr>
        <w:tab/>
        <w:t xml:space="preserve">  C) Toprak – Bitki</w:t>
      </w:r>
      <w:r w:rsidRPr="00E37E78">
        <w:rPr>
          <w:rFonts w:eastAsia="Batang"/>
          <w:color w:val="244061"/>
          <w:sz w:val="28"/>
          <w:szCs w:val="28"/>
        </w:rPr>
        <w:tab/>
        <w:t>D) Bakır – Tepsi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4- Verilen ifadelerden hangisi erimeye örnektir?  3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A) Şekerin  çaya  atılıp karıştırılması</w:t>
      </w:r>
      <w:r w:rsidRPr="00E37E78">
        <w:rPr>
          <w:rFonts w:eastAsia="Batang"/>
          <w:color w:val="244061"/>
          <w:sz w:val="28"/>
          <w:szCs w:val="28"/>
        </w:rPr>
        <w:br/>
        <w:t>B) Margarinin (katı yağ) bir kapta ısıtılması</w:t>
      </w:r>
      <w:r w:rsidRPr="00E37E78">
        <w:rPr>
          <w:rFonts w:eastAsia="Batang"/>
          <w:color w:val="244061"/>
          <w:sz w:val="28"/>
          <w:szCs w:val="28"/>
        </w:rPr>
        <w:br/>
        <w:t>C) Suyun içine ıhlamurun   konulup karıştırılması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D) Odunun yanması  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5-Aşağıdaki soruyu yanıtlayın. 8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Havası inmiş bir balonu nasıl şişiririz? Nedenini yazın.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6-Aşağıdaki tanımları karşılarına yazın.Örneklerle açıklayın. 10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Erim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Donma: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.…………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Buharlaşma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7-  Bir bardak ayran için aşağıdakilerden hangisi söylenebilir? 4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A) Yoğurttan oluşmuş sıvıdır.         B) Yoğurt ve sudan oluşmuş homojen bir karışımdır.</w:t>
      </w:r>
      <w:r w:rsidRPr="00E37E78">
        <w:rPr>
          <w:rFonts w:eastAsia="Batang"/>
          <w:color w:val="244061"/>
          <w:sz w:val="28"/>
          <w:szCs w:val="28"/>
        </w:rPr>
        <w:br/>
        <w:t>C) Saf maddedir.                          D) Ayran katı halde bulunur.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 xml:space="preserve">8-  </w:t>
      </w:r>
      <w:r w:rsidRPr="00E37E78">
        <w:rPr>
          <w:rFonts w:eastAsia="Batang"/>
          <w:b/>
          <w:i/>
          <w:color w:val="244061"/>
          <w:sz w:val="28"/>
          <w:szCs w:val="28"/>
        </w:rPr>
        <w:t>Süt, makarna, şeker, kağıt</w:t>
      </w:r>
      <w:r w:rsidRPr="00E37E78">
        <w:rPr>
          <w:rFonts w:eastAsia="Batang"/>
          <w:color w:val="244061"/>
          <w:sz w:val="28"/>
          <w:szCs w:val="28"/>
        </w:rPr>
        <w:t xml:space="preserve"> ..Yandaki verilen maddelerden hangisi bulunduğu kabın şeklini alır?  4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 xml:space="preserve">A) kağıt-şeker     </w:t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  <w:t>B) makarna- süt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C) süt-şeker</w:t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  <w:t xml:space="preserve">D) makarna-kağıt  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tabs>
          <w:tab w:val="left" w:pos="8140"/>
        </w:tabs>
        <w:spacing w:line="240" w:lineRule="atLeast"/>
        <w:rPr>
          <w:rFonts w:eastAsia="Batang"/>
          <w:b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 xml:space="preserve">9- Aşağıdakilerden hangisi madde değildir? 4 puan </w:t>
      </w:r>
      <w:r w:rsidRPr="00E37E78">
        <w:rPr>
          <w:rFonts w:eastAsia="Batang"/>
          <w:color w:val="244061"/>
          <w:sz w:val="28"/>
          <w:szCs w:val="28"/>
        </w:rPr>
        <w:tab/>
        <w:t>45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A) su</w:t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  <w:t>B) balonun içindeki hava</w:t>
      </w:r>
      <w:r w:rsidRPr="00E37E78">
        <w:rPr>
          <w:rFonts w:eastAsia="Batang"/>
          <w:color w:val="244061"/>
          <w:sz w:val="28"/>
          <w:szCs w:val="28"/>
        </w:rPr>
        <w:tab/>
        <w:t>C) ısı</w:t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  <w:t>D) su buharı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10-  Şevket buzdolabından  çıkardığı dondurmanın bir süre sonra eridiğini gördü.Bu olayın sebebi nedir? 4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A) Dondurma ısı vererek su haline gelmiştir.          B) Dondurma ısı alarak su haline gelmiştir.</w:t>
      </w:r>
      <w:r w:rsidRPr="00E37E78">
        <w:rPr>
          <w:rFonts w:eastAsia="Batang"/>
          <w:color w:val="244061"/>
          <w:sz w:val="28"/>
          <w:szCs w:val="28"/>
        </w:rPr>
        <w:br/>
        <w:t>C) Dondurma buharlaşarak su haline gelmiştir.      D) Dondurma yoğunlaşarak su haline gelmiştir.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11-Maddenin ölçülebilir özellikleri nelerdir?  5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12-Aşağıdaki noktalı yerleri doldurun. 8 puan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Sıvıların kütlesini ölçmek için sıvının konulduğu kabın ağırlına………………..denir  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Brüt kütleden dara çıkarılırsa ………………… bulunur.  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Günlük hayatta kullandığımız hayatımızı kolaylaştıran nesnelere …………….denir.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Hacim ve kütle maddenin …………..özellikleridir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13- “Şeker ve suyu karıştırdığımızda şeker su içerisinde çözünür. Maddelerin birbiri içinde her tarafa gözle görülemeyecek şekilde dağılmasına çözünme denir. Oluşan karışıma ise çözelti denir. “  4 puan</w:t>
      </w:r>
      <w:r w:rsidRPr="00E37E78">
        <w:rPr>
          <w:rFonts w:eastAsia="Batang"/>
          <w:color w:val="244061"/>
          <w:sz w:val="28"/>
          <w:szCs w:val="28"/>
        </w:rPr>
        <w:br/>
        <w:t xml:space="preserve">Aşağıdakilerden hangisi çözelti örneği değildir? 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A) tuzlu su</w:t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  <w:t>B) hava</w:t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  <w:t>C) kumlu su</w:t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  <w:t>D) limonata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14-Karışımları hangi yöntemlerle ayrıştırırız. 10 puan</w:t>
      </w:r>
    </w:p>
    <w:p w:rsidR="00CF0733" w:rsidRPr="00E37E78" w:rsidRDefault="00CF0733" w:rsidP="00F93ABE">
      <w:pPr>
        <w:tabs>
          <w:tab w:val="left" w:pos="4335"/>
        </w:tabs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…………………………………………………………</w:t>
      </w:r>
      <w:r w:rsidRPr="00E37E78">
        <w:rPr>
          <w:rFonts w:eastAsia="Batang"/>
          <w:color w:val="244061"/>
          <w:sz w:val="28"/>
          <w:szCs w:val="28"/>
        </w:rPr>
        <w:tab/>
        <w:t>………………………………………………………………………..</w:t>
      </w:r>
    </w:p>
    <w:p w:rsidR="00CF0733" w:rsidRPr="00E37E78" w:rsidRDefault="00CF0733" w:rsidP="00F93ABE">
      <w:pPr>
        <w:tabs>
          <w:tab w:val="left" w:pos="4335"/>
        </w:tabs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…………………………………………………………</w:t>
      </w:r>
      <w:r w:rsidRPr="00E37E78">
        <w:rPr>
          <w:rFonts w:eastAsia="Batang"/>
          <w:color w:val="244061"/>
          <w:sz w:val="28"/>
          <w:szCs w:val="28"/>
        </w:rPr>
        <w:tab/>
        <w:t>………………………………………………………………………..</w:t>
      </w:r>
    </w:p>
    <w:p w:rsidR="00CF0733" w:rsidRPr="00E37E78" w:rsidRDefault="00CF0733" w:rsidP="00F93ABE">
      <w:pPr>
        <w:tabs>
          <w:tab w:val="left" w:pos="4335"/>
        </w:tabs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…………………………………………………………</w:t>
      </w:r>
      <w:r w:rsidRPr="00E37E78">
        <w:rPr>
          <w:rFonts w:eastAsia="Batang"/>
          <w:color w:val="244061"/>
          <w:sz w:val="28"/>
          <w:szCs w:val="28"/>
        </w:rPr>
        <w:tab/>
        <w:t>………………………………………………………………………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15- "Maddeler; doğal , işlenmiş  ve yapay olmak üzere üçe ayrılır." Aşağıdaki maddeleri gruplandırdığımızda, hangi madde grubun dışında kalır? 4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A) silgi</w:t>
      </w:r>
      <w:r w:rsidRPr="00E37E78">
        <w:rPr>
          <w:rFonts w:eastAsia="Batang"/>
          <w:color w:val="244061"/>
          <w:sz w:val="28"/>
          <w:szCs w:val="28"/>
        </w:rPr>
        <w:tab/>
      </w:r>
      <w:r w:rsidRPr="00E37E78">
        <w:rPr>
          <w:rFonts w:eastAsia="Batang"/>
          <w:color w:val="244061"/>
          <w:sz w:val="28"/>
          <w:szCs w:val="28"/>
        </w:rPr>
        <w:tab/>
        <w:t xml:space="preserve"> B) meyve suyu</w:t>
      </w:r>
      <w:r w:rsidRPr="00E37E78">
        <w:rPr>
          <w:rFonts w:eastAsia="Batang"/>
          <w:color w:val="244061"/>
          <w:sz w:val="28"/>
          <w:szCs w:val="28"/>
        </w:rPr>
        <w:tab/>
        <w:t xml:space="preserve">        C) kaynak suyu</w:t>
      </w:r>
      <w:r w:rsidRPr="00E37E78">
        <w:rPr>
          <w:rFonts w:eastAsia="Batang"/>
          <w:color w:val="244061"/>
          <w:sz w:val="28"/>
          <w:szCs w:val="28"/>
        </w:rPr>
        <w:tab/>
        <w:t xml:space="preserve"> D) ayakkabı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16- Katı ve sıvı maddelerle ilgili olarak aşağıdakilerden hangisi yanlıştır? 4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A) Katıların belirli bir şekli olduğu halde sıvıların belirli bir şekli yoktur.</w:t>
      </w:r>
      <w:r w:rsidRPr="00E37E78">
        <w:rPr>
          <w:rFonts w:eastAsia="Batang"/>
          <w:color w:val="244061"/>
          <w:sz w:val="28"/>
          <w:szCs w:val="28"/>
        </w:rPr>
        <w:br/>
        <w:t>B) Sıvılar akıcıdır fakat katılar akıcı değildir.</w:t>
      </w:r>
      <w:r w:rsidRPr="00E37E78">
        <w:rPr>
          <w:rFonts w:eastAsia="Batang"/>
          <w:color w:val="244061"/>
          <w:sz w:val="28"/>
          <w:szCs w:val="28"/>
        </w:rPr>
        <w:br/>
        <w:t>C) Katıları birbirine yapıştırabildiğimiz halde sıvılar yapışmaz.</w:t>
      </w:r>
      <w:r w:rsidRPr="00E37E78">
        <w:rPr>
          <w:rFonts w:eastAsia="Batang"/>
          <w:color w:val="244061"/>
          <w:sz w:val="28"/>
          <w:szCs w:val="28"/>
        </w:rPr>
        <w:br/>
        <w:t>D) Katıların hacmi ve kütlesi olduğu halde sıvıların hacmi ve kütlesi yoktur.</w:t>
      </w:r>
      <w:r w:rsidRPr="00E37E78">
        <w:rPr>
          <w:rFonts w:eastAsia="Batang"/>
          <w:color w:val="244061"/>
          <w:sz w:val="28"/>
          <w:szCs w:val="28"/>
        </w:rPr>
        <w:br/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17- Aşağıdaki karışımlardan hangisi süzme yöntemiyle ayrılır? 4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A) kum-demir tozu</w:t>
      </w:r>
      <w:r w:rsidRPr="00E37E78">
        <w:rPr>
          <w:rFonts w:eastAsia="Batang"/>
          <w:color w:val="244061"/>
          <w:sz w:val="28"/>
          <w:szCs w:val="28"/>
        </w:rPr>
        <w:tab/>
        <w:t>B) talaş-su</w:t>
      </w:r>
      <w:r w:rsidRPr="00E37E78">
        <w:rPr>
          <w:rFonts w:eastAsia="Batang"/>
          <w:color w:val="244061"/>
          <w:sz w:val="28"/>
          <w:szCs w:val="28"/>
        </w:rPr>
        <w:tab/>
        <w:t>C) tuz-su</w:t>
      </w:r>
      <w:r w:rsidRPr="00E37E78">
        <w:rPr>
          <w:rFonts w:eastAsia="Batang"/>
          <w:color w:val="244061"/>
          <w:sz w:val="28"/>
          <w:szCs w:val="28"/>
        </w:rPr>
        <w:tab/>
        <w:t>D) şeker-su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18-  "Karışım halinde bulunan maddeler kendilerini oluşturan saf maddelere ayrıştırıla bilirler.Fakat her karışım aynı yöntemle ayrıştırılamaz." Aşağıdaki karışımlardan hangisini farklı yöntemle ayrıştırabiliriz? 4 puan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A) şekerli su</w:t>
      </w:r>
      <w:r w:rsidRPr="00E37E78">
        <w:rPr>
          <w:rFonts w:eastAsia="Batang"/>
          <w:color w:val="244061"/>
          <w:sz w:val="28"/>
          <w:szCs w:val="28"/>
        </w:rPr>
        <w:tab/>
        <w:t xml:space="preserve">  B) şeker-demir</w:t>
      </w:r>
      <w:r w:rsidRPr="00E37E78">
        <w:rPr>
          <w:rFonts w:eastAsia="Batang"/>
          <w:color w:val="244061"/>
          <w:sz w:val="28"/>
          <w:szCs w:val="28"/>
        </w:rPr>
        <w:tab/>
        <w:t>C) demir- tahta</w:t>
      </w:r>
      <w:r w:rsidRPr="00E37E78">
        <w:rPr>
          <w:rFonts w:eastAsia="Batang"/>
          <w:color w:val="244061"/>
          <w:sz w:val="28"/>
          <w:szCs w:val="28"/>
        </w:rPr>
        <w:tab/>
        <w:t xml:space="preserve">   D) talaş- demir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rFonts w:eastAsia="Batang"/>
          <w:color w:val="244061"/>
          <w:sz w:val="28"/>
          <w:szCs w:val="28"/>
        </w:rPr>
        <w:t>19-</w:t>
      </w:r>
      <w:r w:rsidRPr="00E37E78">
        <w:rPr>
          <w:color w:val="244061"/>
          <w:sz w:val="28"/>
          <w:szCs w:val="28"/>
        </w:rPr>
        <w:t xml:space="preserve"> Hangisi sadece gazlara ait bir özelliktir? 4 puan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a-Kütlesi ve hacmi vardır.</w:t>
      </w:r>
      <w:r w:rsidRPr="00E37E78">
        <w:rPr>
          <w:color w:val="244061"/>
          <w:sz w:val="28"/>
          <w:szCs w:val="28"/>
        </w:rPr>
        <w:tab/>
        <w:t>b-Sıkıştırılabilir.     c-Belli şekilleri yoktur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d-Bulunduğu kabın şeklini alırlar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hd w:val="clear" w:color="auto" w:fill="FFFFFF"/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20   Aşağıdaki    verilen   örneklerden hangisi doğru değildir? 4 puan </w:t>
      </w:r>
    </w:p>
    <w:p w:rsidR="00CF0733" w:rsidRPr="00E37E78" w:rsidRDefault="00CF0733" w:rsidP="00F93ABE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A)şekerli su – çözelti        B) salata- karışım      C) kaynak suyu - saf madde    D) limonata - saf madde</w:t>
      </w:r>
    </w:p>
    <w:p w:rsidR="00CF0733" w:rsidRPr="00E37E78" w:rsidRDefault="00CF0733" w:rsidP="00F93ABE">
      <w:pPr>
        <w:spacing w:line="240" w:lineRule="atLeast"/>
        <w:rPr>
          <w:rFonts w:eastAsia="Batang"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1. Aşağıdakilerden hangisi madde </w:t>
      </w:r>
      <w:r w:rsidRPr="00E37E78">
        <w:rPr>
          <w:b/>
          <w:color w:val="244061"/>
          <w:sz w:val="28"/>
          <w:szCs w:val="28"/>
          <w:u w:val="single"/>
        </w:rPr>
        <w:t>değildir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</w:t>
      </w:r>
      <w:r w:rsidRPr="00E37E78">
        <w:rPr>
          <w:color w:val="244061"/>
          <w:sz w:val="28"/>
          <w:szCs w:val="28"/>
        </w:rPr>
        <w:t>A) Hava          B) Su              C) Toprak          D) Ses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2. Aşağıdakilerden hangisi </w:t>
      </w:r>
      <w:r w:rsidRPr="00E37E78">
        <w:rPr>
          <w:b/>
          <w:color w:val="244061"/>
          <w:sz w:val="28"/>
          <w:szCs w:val="28"/>
          <w:u w:val="single"/>
        </w:rPr>
        <w:t>yanlıştır</w:t>
      </w:r>
      <w:r w:rsidRPr="00E37E78">
        <w:rPr>
          <w:b/>
          <w:color w:val="244061"/>
          <w:sz w:val="28"/>
          <w:szCs w:val="28"/>
        </w:rPr>
        <w:t xml:space="preserve">? 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</w:t>
      </w:r>
      <w:r w:rsidRPr="00E37E78">
        <w:rPr>
          <w:color w:val="244061"/>
          <w:sz w:val="28"/>
          <w:szCs w:val="28"/>
        </w:rPr>
        <w:t>A) Cisim maddenin şekil almış halidir.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B) Her maddenin bir kütlesi vardır.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C) Kalemler arasına karışmış silgi,mıknatıs ile ayrılabilir. 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D) Kolonya bir sıvıdır.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3. Sandalye,televizyon,altın,kağıt ve hava maddelerinden kaç tanesi </w:t>
      </w:r>
      <w:r w:rsidRPr="00E37E78">
        <w:rPr>
          <w:b/>
          <w:color w:val="244061"/>
          <w:sz w:val="28"/>
          <w:szCs w:val="28"/>
          <w:u w:val="single"/>
        </w:rPr>
        <w:t>cisimdir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</w:t>
      </w:r>
      <w:r w:rsidRPr="00E37E78">
        <w:rPr>
          <w:color w:val="244061"/>
          <w:sz w:val="28"/>
          <w:szCs w:val="28"/>
        </w:rPr>
        <w:t>A) 2                 B) 3                C) 4                     D) 5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4. Aşağıdakilerin hangisi alet olarak </w:t>
      </w:r>
      <w:r w:rsidRPr="00E37E78">
        <w:rPr>
          <w:b/>
          <w:color w:val="244061"/>
          <w:sz w:val="28"/>
          <w:szCs w:val="28"/>
          <w:u w:val="single"/>
        </w:rPr>
        <w:t>kullanılmaz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</w:t>
      </w:r>
      <w:r w:rsidRPr="00E37E78">
        <w:rPr>
          <w:color w:val="244061"/>
          <w:sz w:val="28"/>
          <w:szCs w:val="28"/>
        </w:rPr>
        <w:t>A) Çekiç          B) İngiliz anahtarı         C) Kilim        D) Tornavida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5. Aşağıdakilerden hangisi maddenin görülebilir ya da hissedilebilir özelliklerinden </w:t>
      </w:r>
      <w:r w:rsidRPr="00E37E78">
        <w:rPr>
          <w:b/>
          <w:color w:val="244061"/>
          <w:sz w:val="28"/>
          <w:szCs w:val="28"/>
          <w:u w:val="single"/>
        </w:rPr>
        <w:t>değildir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</w:t>
      </w:r>
      <w:r w:rsidRPr="00E37E78">
        <w:rPr>
          <w:color w:val="244061"/>
          <w:sz w:val="28"/>
          <w:szCs w:val="28"/>
        </w:rPr>
        <w:t>A)</w:t>
      </w:r>
      <w:r w:rsidRPr="00E37E78">
        <w:rPr>
          <w:b/>
          <w:color w:val="244061"/>
          <w:sz w:val="28"/>
          <w:szCs w:val="28"/>
        </w:rPr>
        <w:t xml:space="preserve"> </w:t>
      </w:r>
      <w:r w:rsidRPr="00E37E78">
        <w:rPr>
          <w:color w:val="244061"/>
          <w:sz w:val="28"/>
          <w:szCs w:val="28"/>
        </w:rPr>
        <w:t>Koku           B) Renk             C) Sertlik            D) Kütle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6. Aşağıdaki tabloda üç farklı maddenin opak ve sert olma durumları (+) ve (-) işaretleriyle gösterilmiştir.                                                                                                                                           </w:t>
      </w:r>
    </w:p>
    <w:tbl>
      <w:tblPr>
        <w:tblW w:w="0" w:type="auto"/>
        <w:tblInd w:w="2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0"/>
        <w:gridCol w:w="1309"/>
        <w:gridCol w:w="1309"/>
      </w:tblGrid>
      <w:tr w:rsidR="00CF0733" w:rsidRPr="00E37E78" w:rsidTr="001C6F0E">
        <w:tc>
          <w:tcPr>
            <w:tcW w:w="1430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 xml:space="preserve">   madde</w:t>
            </w:r>
          </w:p>
        </w:tc>
        <w:tc>
          <w:tcPr>
            <w:tcW w:w="1309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 xml:space="preserve">  opak</w:t>
            </w:r>
          </w:p>
        </w:tc>
        <w:tc>
          <w:tcPr>
            <w:tcW w:w="1309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 xml:space="preserve">  sert</w:t>
            </w:r>
          </w:p>
        </w:tc>
      </w:tr>
      <w:tr w:rsidR="00CF0733" w:rsidRPr="00E37E78" w:rsidTr="001C6F0E">
        <w:tc>
          <w:tcPr>
            <w:tcW w:w="1430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>Tahta</w:t>
            </w:r>
          </w:p>
        </w:tc>
        <w:tc>
          <w:tcPr>
            <w:tcW w:w="1309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 xml:space="preserve">     +</w:t>
            </w:r>
          </w:p>
        </w:tc>
        <w:tc>
          <w:tcPr>
            <w:tcW w:w="1309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 xml:space="preserve">     -</w:t>
            </w:r>
          </w:p>
        </w:tc>
      </w:tr>
      <w:tr w:rsidR="00CF0733" w:rsidRPr="00E37E78" w:rsidTr="001C6F0E">
        <w:tc>
          <w:tcPr>
            <w:tcW w:w="1430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>Demir tel</w:t>
            </w:r>
          </w:p>
        </w:tc>
        <w:tc>
          <w:tcPr>
            <w:tcW w:w="1309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 xml:space="preserve">     +</w:t>
            </w:r>
          </w:p>
        </w:tc>
        <w:tc>
          <w:tcPr>
            <w:tcW w:w="1309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 xml:space="preserve">    +</w:t>
            </w:r>
          </w:p>
        </w:tc>
      </w:tr>
      <w:tr w:rsidR="00CF0733" w:rsidRPr="00E37E78" w:rsidTr="001C6F0E">
        <w:tc>
          <w:tcPr>
            <w:tcW w:w="1430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>zeytinyağı</w:t>
            </w:r>
          </w:p>
        </w:tc>
        <w:tc>
          <w:tcPr>
            <w:tcW w:w="1309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 xml:space="preserve">     +</w:t>
            </w:r>
          </w:p>
        </w:tc>
        <w:tc>
          <w:tcPr>
            <w:tcW w:w="1309" w:type="dxa"/>
          </w:tcPr>
          <w:p w:rsidR="00CF0733" w:rsidRPr="001C6F0E" w:rsidRDefault="00CF0733" w:rsidP="001C6F0E">
            <w:pPr>
              <w:spacing w:line="240" w:lineRule="atLeast"/>
              <w:rPr>
                <w:b/>
                <w:color w:val="244061"/>
                <w:sz w:val="28"/>
                <w:szCs w:val="28"/>
              </w:rPr>
            </w:pPr>
            <w:r w:rsidRPr="001C6F0E">
              <w:rPr>
                <w:b/>
                <w:color w:val="244061"/>
                <w:sz w:val="28"/>
                <w:szCs w:val="28"/>
              </w:rPr>
              <w:t xml:space="preserve">    +</w:t>
            </w:r>
          </w:p>
        </w:tc>
      </w:tr>
    </w:tbl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Bu işaretlemelerden kaç tanesi </w:t>
      </w:r>
      <w:r w:rsidRPr="00E37E78">
        <w:rPr>
          <w:b/>
          <w:color w:val="244061"/>
          <w:sz w:val="28"/>
          <w:szCs w:val="28"/>
          <w:u w:val="single"/>
        </w:rPr>
        <w:t>doğrudur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A) 3               B) 4               C) 5                D) 6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7. Sıvı maddeler için aşağıda verilenlerden hangisi </w:t>
      </w:r>
      <w:r w:rsidRPr="00E37E78">
        <w:rPr>
          <w:b/>
          <w:color w:val="244061"/>
          <w:sz w:val="28"/>
          <w:szCs w:val="28"/>
          <w:u w:val="single"/>
        </w:rPr>
        <w:t>yanlıştır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A) Akışkan maddelerdir.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B) Hepsi renksizdir.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C) Konuldukları kabın şeklini alırlar.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D) Kütleleri ve hacimleri vardır.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8. Aşağıdaki maddelerden hangisi eşya olarak </w:t>
      </w:r>
      <w:r w:rsidRPr="00E37E78">
        <w:rPr>
          <w:b/>
          <w:color w:val="244061"/>
          <w:sz w:val="28"/>
          <w:szCs w:val="28"/>
          <w:u w:val="single"/>
        </w:rPr>
        <w:t>kullanılır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A) Hava            B) Toprak            C) Kurşun kalem         D) Cam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9. Aşağıdakilerden hangisi </w:t>
      </w:r>
      <w:r w:rsidRPr="00E37E78">
        <w:rPr>
          <w:b/>
          <w:color w:val="244061"/>
          <w:sz w:val="28"/>
          <w:szCs w:val="28"/>
          <w:u w:val="single"/>
        </w:rPr>
        <w:t>yanlıştır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A) Kağıt mendil suyu çeker.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B) Naylon poşet suyu geçirir.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C) Mantar tıpa su üzerinde yüzer.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D) Zeytinyağı su üzerinde toplanır.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10. Odanın bir köşesinde bir parça pamuğa parfüm dökülüyor.Parfümün kokusu odanın her yerinde hissediliyor.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   Buna göre aşağıdakilerden hangisi </w:t>
      </w:r>
      <w:r w:rsidRPr="00E37E78">
        <w:rPr>
          <w:b/>
          <w:color w:val="244061"/>
          <w:sz w:val="28"/>
          <w:szCs w:val="28"/>
          <w:u w:val="single"/>
        </w:rPr>
        <w:t>gözlenemez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 </w:t>
      </w:r>
      <w:r w:rsidRPr="00E37E78">
        <w:rPr>
          <w:color w:val="244061"/>
          <w:sz w:val="28"/>
          <w:szCs w:val="28"/>
        </w:rPr>
        <w:t>A) Koku odanın her yerine aynı anda yayılır.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B) Koku odanın içinde yayılır.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C) Pamuğun miktarında değişme olmaz.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D) Bir süre sonra pamukta sıvı kalmaz.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11. Evimize aldığımız yağın hacmini ölçmede hangi aracı kullanmamız </w:t>
      </w:r>
      <w:r w:rsidRPr="00E37E78">
        <w:rPr>
          <w:b/>
          <w:color w:val="244061"/>
          <w:sz w:val="28"/>
          <w:szCs w:val="28"/>
          <w:u w:val="single"/>
        </w:rPr>
        <w:t>gerekir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A) Termometre      B) Eşit kollu terazi      C) Dereceli silindir      D) Metr</w:t>
      </w:r>
      <w:r w:rsidRPr="00E37E78">
        <w:rPr>
          <w:b/>
          <w:color w:val="244061"/>
          <w:sz w:val="28"/>
          <w:szCs w:val="28"/>
        </w:rPr>
        <w:t>e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12. Aşağıdakilerden hangisi katı ve sıvıların ortak </w:t>
      </w:r>
      <w:r w:rsidRPr="00E37E78">
        <w:rPr>
          <w:b/>
          <w:color w:val="244061"/>
          <w:sz w:val="28"/>
          <w:szCs w:val="28"/>
          <w:u w:val="single"/>
        </w:rPr>
        <w:t xml:space="preserve">özelliklerindendir </w:t>
      </w:r>
      <w:r w:rsidRPr="00E37E78">
        <w:rPr>
          <w:b/>
          <w:color w:val="244061"/>
          <w:sz w:val="28"/>
          <w:szCs w:val="28"/>
        </w:rPr>
        <w:t>?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 </w:t>
      </w:r>
      <w:r w:rsidRPr="00E37E78">
        <w:rPr>
          <w:color w:val="244061"/>
          <w:sz w:val="28"/>
          <w:szCs w:val="28"/>
        </w:rPr>
        <w:t>A) Akıcı olmaları                                    B) Şekillerinin değişken olması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C) Hacimlerinin sabit olması                D) Sıkıştırılabilir olmaları</w:t>
      </w:r>
    </w:p>
    <w:p w:rsidR="00CF0733" w:rsidRPr="00E37E78" w:rsidRDefault="00CF0733" w:rsidP="00F93ABE">
      <w:pPr>
        <w:spacing w:line="240" w:lineRule="atLeast"/>
        <w:ind w:hanging="561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13. Işığı geçiren maddeler ………………………. maddelerdir.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14. Maddenin boşlukta kapladığı yere ……………………. denir.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15. ………………… , maddenin şekil almış halidir.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16. …………….. haldeki maddeler içinde bulunduğu kabı tamamen doldurur.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17. Elmas doğadaki en parlak maddedir.Toprak,plastik ise ………………. tır.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18.     80 gram ağırlığında bir bardağa konmuş zeytinyağının kütlesi 214 gram olarak ölçülmüştür.Buna göre zeytinyağının net kütlesi kaç gramdır?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19. İçinde 55 ml su bulunan bir dereceli silindire bir taş atılıyor.Daha sonra kaptaki su düzeyinin 64 ml’ye yükseldiği gözleniyor.Kaba atılan taşın hacmi kaç ml’dir?</w:t>
      </w: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hanging="561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20. Madde nedir?Kaç halde bulunur?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1-Solunum  yaparken hangi gazı alıp hangisini veririz?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A.karbondioksit alıp oksijen veririz.B.oksijen alıp karbondioksit veririz.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C.hidrojen alıp azot veririz.              D.doğal gaz alıp  oksijen veririz.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2-Göğüs kafesinde hangi organlar bulunur?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A.kalp- akciğer   B.akciğer-karaciğer   C.mide-karaciğer D.mide-böbrekler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3-Aşağıdakilerden hangisi cisimdir?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A.altın yüzük   B.gümüş   C.bakır   D.altın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4-Aşağıdakilerden hangisi sıvıların özelliklerinden biri değildir?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A.belirli bir hacmi vardır.                     B.belirli bir şekilleri yoktur.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C.Konuldukları kabın şeklini alırlar.    D.sıkıştırılarak hacimleri çok küçültülebilir.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5- Dışarıdan baktığımızda içerisini göstermeyen maddelere ne denir?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Saydam    B) Katı     C) Opak</w:t>
      </w:r>
      <w:r w:rsidRPr="00E37E78">
        <w:rPr>
          <w:color w:val="244061"/>
          <w:sz w:val="28"/>
          <w:szCs w:val="28"/>
        </w:rPr>
        <w:tab/>
        <w:t>D) Berk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6- Katı ve sıvı maddelerle ilgili olarak aşağıdakilerden hangisi yanlıştır?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Katıların belirli bir şekli olduğu halde sıvıların belirli bir şekli yoktur.</w:t>
      </w:r>
      <w:r w:rsidRPr="00E37E78">
        <w:rPr>
          <w:color w:val="244061"/>
          <w:sz w:val="28"/>
          <w:szCs w:val="28"/>
        </w:rPr>
        <w:br/>
        <w:t>B) Sıvılar akıcıdır fakat katılar akıcı değildir.</w:t>
      </w:r>
      <w:r w:rsidRPr="00E37E78">
        <w:rPr>
          <w:color w:val="244061"/>
          <w:sz w:val="28"/>
          <w:szCs w:val="28"/>
        </w:rPr>
        <w:br/>
        <w:t>C) Katıları birbirine yapıştırabildiğimiz halde sıvılar yapışmaz.</w:t>
      </w:r>
      <w:r w:rsidRPr="00E37E78">
        <w:rPr>
          <w:color w:val="244061"/>
          <w:sz w:val="28"/>
          <w:szCs w:val="28"/>
        </w:rPr>
        <w:br/>
        <w:t>D) Katıların hacmi ve kütlesi olduğu halde sıvıların hacmi ve kütlesi yoktur.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7-</w:t>
      </w:r>
      <w:r w:rsidRPr="00E37E78">
        <w:rPr>
          <w:color w:val="244061"/>
          <w:sz w:val="28"/>
          <w:szCs w:val="28"/>
        </w:rPr>
        <w:t xml:space="preserve"> "Maddeler, doğal ve yapay olmak üzere ikiye ayrılır." Aşağıdaki maddeleri gruplandırdığımızda, hangi madde grubun dışında kalır?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silgi</w:t>
      </w:r>
      <w:r w:rsidRPr="00E37E78">
        <w:rPr>
          <w:color w:val="244061"/>
          <w:sz w:val="28"/>
          <w:szCs w:val="28"/>
        </w:rPr>
        <w:tab/>
        <w:t xml:space="preserve">B) meyve suyu          C) kaynak suyu  </w:t>
      </w:r>
      <w:r w:rsidRPr="00E37E78">
        <w:rPr>
          <w:color w:val="244061"/>
          <w:sz w:val="28"/>
          <w:szCs w:val="28"/>
        </w:rPr>
        <w:tab/>
        <w:t xml:space="preserve">    D) ayakkabı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8- Aşağıda verilen madde-cisim eşleştirmelerinden hangisi yanlıştır?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Ağaç – Kağıt     B) Altın – Yüzük</w:t>
      </w:r>
      <w:r w:rsidRPr="00E37E78">
        <w:rPr>
          <w:color w:val="244061"/>
          <w:sz w:val="28"/>
          <w:szCs w:val="28"/>
        </w:rPr>
        <w:tab/>
        <w:t xml:space="preserve"> C) Toprak – Bitki    D) Bakır – Tepsi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9-Aşağıda verilen cümlelerdeki eksik bölümleri tamamlayınız.( Her şık 3 puan)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Boşlukta yer kaplayan, hacmi ve ağırlığı olan bütün varlıklara ……………………..……… denir.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Maddenin şekil almış hâline ……………….……………. denir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Işığı geçiren maddelere …………………………………. denir.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Buzlu cam gibi ışığı tam geçirmeyen maddelere ………………….…………… denir. 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bCs/>
          <w:color w:val="244061"/>
          <w:sz w:val="28"/>
          <w:szCs w:val="28"/>
        </w:rPr>
      </w:pPr>
      <w:r w:rsidRPr="00E37E78">
        <w:rPr>
          <w:bCs/>
          <w:color w:val="244061"/>
          <w:sz w:val="28"/>
          <w:szCs w:val="28"/>
        </w:rPr>
        <w:t>Katı bir maddenin ısı enerjisi alarak sıvı haline geçmesi olayına ……………… denir.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bCs/>
          <w:color w:val="244061"/>
          <w:sz w:val="28"/>
          <w:szCs w:val="28"/>
        </w:rPr>
      </w:pPr>
      <w:r w:rsidRPr="00E37E78">
        <w:rPr>
          <w:bCs/>
          <w:color w:val="244061"/>
          <w:sz w:val="28"/>
          <w:szCs w:val="28"/>
        </w:rPr>
        <w:t>Bir ürün elde etmek için kullandığımız varlıklara ………………........….. denir.</w:t>
      </w:r>
    </w:p>
    <w:p w:rsidR="00CF0733" w:rsidRPr="00E37E78" w:rsidRDefault="00CF0733" w:rsidP="00F93ABE">
      <w:pPr>
        <w:pStyle w:val="ListParagraph"/>
        <w:spacing w:line="240" w:lineRule="atLeast"/>
        <w:ind w:left="360"/>
        <w:rPr>
          <w:bCs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10-Aşağıda verilen cümlelerde doğru olanın başına ( D ), yanlış olanın başına ( Y ) harfini yazınız. ( Her şık 3 puan)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(.....)Katıların kütlesi dereceli silindir ile ölçülür.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(.....)Sıvıların hacmi doğrudan dereceli silindir ile ölçülür.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(.....)Sıvıların belli bir şekli yoktur.Bulundukları kabın şeklini alır ve akıcıdırlar.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(.....)NET KÜTLE: Brüt Kütle-Dara =Maddenin ağırlığı demek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(.....)DARA: Boş kap+İçindeki madde 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(.....)İskeletimiz kasların bir araya gelmesiyle oluşur.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11-“Bir grup öğrenci tutkal ve odun talaşını karıştırarak bir tür tahta elde ediyor.”  Bu tahta için ne söylenebilir?(4 puan)</w:t>
      </w:r>
    </w:p>
    <w:p w:rsidR="00CF0733" w:rsidRPr="00E37E78" w:rsidRDefault="00CF0733" w:rsidP="00F93ABE">
      <w:pPr>
        <w:spacing w:line="240" w:lineRule="atLeast"/>
        <w:ind w:left="426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Yapay madde</w:t>
      </w:r>
      <w:r w:rsidRPr="00E37E78">
        <w:rPr>
          <w:color w:val="244061"/>
          <w:sz w:val="28"/>
          <w:szCs w:val="28"/>
        </w:rPr>
        <w:tab/>
        <w:t>B) Doğal madde    C) İşlenmiş madde</w:t>
      </w:r>
      <w:r w:rsidRPr="00E37E78">
        <w:rPr>
          <w:color w:val="244061"/>
          <w:sz w:val="28"/>
          <w:szCs w:val="28"/>
        </w:rPr>
        <w:tab/>
        <w:t xml:space="preserve">       D) Bozuk madde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12-Verilen hangi  maddeler bulundukları kabın şeklini alırlar?  ( 4 puan )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            I.Katı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 xml:space="preserve">     II.Sıvı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 xml:space="preserve"> III.Gaz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Yalnız II</w:t>
      </w:r>
      <w:r w:rsidRPr="00E37E78">
        <w:rPr>
          <w:color w:val="244061"/>
          <w:sz w:val="28"/>
          <w:szCs w:val="28"/>
        </w:rPr>
        <w:tab/>
        <w:t>B) II ve III</w:t>
      </w:r>
      <w:r w:rsidRPr="00E37E78">
        <w:rPr>
          <w:color w:val="244061"/>
          <w:sz w:val="28"/>
          <w:szCs w:val="28"/>
        </w:rPr>
        <w:tab/>
        <w:t>C) I ve II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 xml:space="preserve">D)I ve III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13-   I. Vücudun dik durmasını sağlar. II. Kasılıp gevşeyerek hareketi sağlar.  III. İç organları korur  IV. Vücudun genel şeklini verir.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        İskeletin görevleriyle ilgili yukarıda verilen bilgilerden hangileri doğrudur?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I – II – III – IV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I – III – IV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I – II – IV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I – II – III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14- Gaz maddelerle ilgili  aşağıdakilerden hangisi veya hangileri doğrudur?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I. Akıcıdırlar     II. Belirli bir şekilleri vardır.   III. Kütleleri vardır.     IV. Sıkıştırılamazlar.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Yalnız I</w:t>
      </w:r>
      <w:r w:rsidRPr="00E37E78">
        <w:rPr>
          <w:color w:val="244061"/>
          <w:sz w:val="28"/>
          <w:szCs w:val="28"/>
        </w:rPr>
        <w:tab/>
        <w:t xml:space="preserve">B) I – II 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I – III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I – II – III – IV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15- Aşağıdaki verilenlerden hangisi canlı varlıktan elde edilmiş cansız bir maddedir?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metal kaşık</w:t>
      </w:r>
      <w:r w:rsidRPr="00E37E78">
        <w:rPr>
          <w:color w:val="244061"/>
          <w:sz w:val="28"/>
          <w:szCs w:val="28"/>
        </w:rPr>
        <w:tab/>
        <w:t>B) cam bardak</w:t>
      </w:r>
      <w:r w:rsidRPr="00E37E78">
        <w:rPr>
          <w:color w:val="244061"/>
          <w:sz w:val="28"/>
          <w:szCs w:val="28"/>
        </w:rPr>
        <w:tab/>
        <w:t>C) mermer heykel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deri ceket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16- Kış mevsiminde yanmayan bir sobanın üzerine koyulan 5 gram ağırlığındaki buz kütlesi 14 dakika sonra hangi hal veya halleri alır?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Gaz halini alır.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70 gram su olur.</w:t>
      </w:r>
      <w:r w:rsidRPr="00E37E78">
        <w:rPr>
          <w:color w:val="244061"/>
          <w:sz w:val="28"/>
          <w:szCs w:val="28"/>
        </w:rPr>
        <w:br/>
        <w:t>C) buhar olup uçar.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Yaklaşık aynı miktarda su olur.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17. Aşağıdaki maddelerin hangisi bir yönüyle diğerlerinden farklıdır?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Ayakkabı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Mobilya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Tahta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Diş fırçası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1-Aşağıda verilen cümlelerdeki eksik bölümleri tamamlayınız.( Her şık 3 puan)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Boşlukta yer kaplayan, hacmi ve ağırlığı olan bütün varlıklara ……………………..……… denir.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Maddenin şekil almış hâline ……………….……………. denir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Işığı geçiren maddelere …………………………………. denir.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Buzlu cam gibi ışığı tam geçirmeyen maddelere ………………….…………… denir. 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bCs/>
          <w:color w:val="244061"/>
          <w:sz w:val="28"/>
          <w:szCs w:val="28"/>
        </w:rPr>
      </w:pPr>
      <w:r w:rsidRPr="00E37E78">
        <w:rPr>
          <w:bCs/>
          <w:color w:val="244061"/>
          <w:sz w:val="28"/>
          <w:szCs w:val="28"/>
        </w:rPr>
        <w:t>Katı bir maddenin ısı enerjisi alarak sıvı haline geçmesi olayına ……………… denir.</w:t>
      </w:r>
    </w:p>
    <w:p w:rsidR="00CF0733" w:rsidRPr="00E37E78" w:rsidRDefault="00CF0733" w:rsidP="00F93ABE">
      <w:pPr>
        <w:pStyle w:val="ListParagraph"/>
        <w:numPr>
          <w:ilvl w:val="0"/>
          <w:numId w:val="13"/>
        </w:numPr>
        <w:spacing w:line="240" w:lineRule="atLeast"/>
        <w:rPr>
          <w:bCs/>
          <w:color w:val="244061"/>
          <w:sz w:val="28"/>
          <w:szCs w:val="28"/>
        </w:rPr>
      </w:pPr>
      <w:r w:rsidRPr="00E37E78">
        <w:rPr>
          <w:bCs/>
          <w:color w:val="244061"/>
          <w:sz w:val="28"/>
          <w:szCs w:val="28"/>
        </w:rPr>
        <w:t>Bir ürün elde etmek için kullandığımız varlıklara ………………........….. denir.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2- Aşağıdaki ifadelerden hangisi doğrudur?( 4 puan )</w:t>
      </w:r>
    </w:p>
    <w:p w:rsidR="00CF0733" w:rsidRPr="00E37E78" w:rsidRDefault="00CF0733" w:rsidP="00F93ABE">
      <w:pPr>
        <w:spacing w:line="240" w:lineRule="atLeast"/>
        <w:ind w:left="567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kalem bir malzemedir.</w:t>
      </w:r>
      <w:r w:rsidRPr="00E37E78">
        <w:rPr>
          <w:color w:val="244061"/>
          <w:sz w:val="28"/>
          <w:szCs w:val="28"/>
        </w:rPr>
        <w:br/>
        <w:t>B) çöp kutusu bir malzemedir.</w:t>
      </w:r>
      <w:r w:rsidRPr="00E37E78">
        <w:rPr>
          <w:color w:val="244061"/>
          <w:sz w:val="28"/>
          <w:szCs w:val="28"/>
        </w:rPr>
        <w:br/>
        <w:t>C) basketbol topu bir malzemedir .</w:t>
      </w:r>
      <w:r w:rsidRPr="00E37E78">
        <w:rPr>
          <w:color w:val="244061"/>
          <w:sz w:val="28"/>
          <w:szCs w:val="28"/>
        </w:rPr>
        <w:br/>
        <w:t>D) tutkal bir malzemedir.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3- Altın,gümüş ve inciyi birbirinden ayırt etmede hangi özelliklerinden yararlanırız? ( 4 puan )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Renk ve görünüşlerinden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Saydam ve opaklıklarından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C) Kokularından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Sertlik ve yumuşaklıklarından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4- Kırmızı renkli üç şişede su, kolonya ve benzin bulunmaktadır. Bu maddeleri birbirinden nasıl ayırt edebiliriz? ( 4 puan )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A) Renk ve  görünüşlerinden  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Kokularından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C) Sertlik ve yumuşaklıklarından</w:t>
      </w:r>
      <w:r w:rsidRPr="00E37E78">
        <w:rPr>
          <w:color w:val="244061"/>
          <w:sz w:val="28"/>
          <w:szCs w:val="28"/>
        </w:rPr>
        <w:tab/>
        <w:t>D) Hallerinden(katı,sıvı ve gaz  oluşlarından)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5- Seçeneklerden hangisi saydam madde değildir? ( 4 puan )</w:t>
      </w:r>
    </w:p>
    <w:p w:rsidR="00CF0733" w:rsidRPr="00E37E78" w:rsidRDefault="00CF0733" w:rsidP="00F93ABE">
      <w:pPr>
        <w:spacing w:line="240" w:lineRule="atLeast"/>
        <w:ind w:left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Cam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Mika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İnce plastik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D)Tahta</w:t>
      </w:r>
    </w:p>
    <w:p w:rsidR="00CF0733" w:rsidRPr="00E37E78" w:rsidRDefault="00CF0733" w:rsidP="00F93ABE">
      <w:pPr>
        <w:spacing w:line="240" w:lineRule="atLeast"/>
        <w:ind w:left="708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6- Az şişirilmiş ağzı bağlı balonu, üflemeden daha şişkin hale nasıl getirebiliriz? ( 4 puan )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Isıtarak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B)Soğutarak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C) Basıncını artırarak </w:t>
      </w:r>
      <w:r w:rsidRPr="00E37E78">
        <w:rPr>
          <w:color w:val="244061"/>
          <w:sz w:val="28"/>
          <w:szCs w:val="28"/>
        </w:rPr>
        <w:tab/>
        <w:t>D)Üzerine bir kuvvet uygulayarak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7- Seçeneklerden hangisi cisim değildir? ( 4 puan )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A) Ekmek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B)Toprak</w:t>
      </w:r>
      <w:r w:rsidRPr="00E37E78">
        <w:rPr>
          <w:color w:val="244061"/>
          <w:sz w:val="28"/>
          <w:szCs w:val="28"/>
        </w:rPr>
        <w:tab/>
        <w:t>C) Çay bardağı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D)Testi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8- Verilen hangi  maddeler bulundukları kabın şeklini alırlar?  ( 4 puan )</w:t>
      </w: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I.Katı</w:t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  <w:t>II.Sıvı</w:t>
      </w:r>
      <w:r w:rsidRPr="00E37E78">
        <w:rPr>
          <w:b/>
          <w:color w:val="244061"/>
          <w:sz w:val="28"/>
          <w:szCs w:val="28"/>
        </w:rPr>
        <w:tab/>
      </w:r>
      <w:r w:rsidRPr="00E37E78">
        <w:rPr>
          <w:b/>
          <w:color w:val="244061"/>
          <w:sz w:val="28"/>
          <w:szCs w:val="28"/>
        </w:rPr>
        <w:tab/>
        <w:t>III.Gaz</w:t>
      </w:r>
    </w:p>
    <w:p w:rsidR="00CF0733" w:rsidRPr="00E37E78" w:rsidRDefault="00CF0733" w:rsidP="00F93ABE">
      <w:pPr>
        <w:spacing w:line="240" w:lineRule="atLeast"/>
        <w:ind w:firstLine="708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ind w:left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Yalnız II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II ve III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I ve II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 xml:space="preserve">D)I ve III 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9- Kapalı bir kap içerisinde bulunan gaz halindeki bir maddeyi, sıvı hale getirebilmek için  aşağıdaki çalışmaların hangisini yapmalıyız? ( 4 puan )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Sıcaklığını artırmalıyız.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Yeterince ısı kaybettirmeliyiz.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C) Kabın kapağını açıp soğuk su koymalıyız.</w:t>
      </w:r>
      <w:r w:rsidRPr="00E37E78">
        <w:rPr>
          <w:color w:val="244061"/>
          <w:sz w:val="28"/>
          <w:szCs w:val="28"/>
        </w:rPr>
        <w:tab/>
        <w:t>D) İçerisine buz koyup karıştırmalıyız.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10- Maddeler hangi halden diğerine geçerken dışarıya ısı verir? ( 4 puan )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</w:t>
      </w:r>
      <w:r w:rsidRPr="00E37E78">
        <w:rPr>
          <w:color w:val="244061"/>
          <w:sz w:val="28"/>
          <w:szCs w:val="28"/>
        </w:rPr>
        <w:tab/>
        <w:t>A) Katıdan sıvıya</w:t>
      </w:r>
      <w:r w:rsidRPr="00E37E78">
        <w:rPr>
          <w:color w:val="244061"/>
          <w:sz w:val="28"/>
          <w:szCs w:val="28"/>
        </w:rPr>
        <w:tab/>
        <w:t xml:space="preserve">   B) Sıvıdan gaza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Gazdan sıvıya</w:t>
      </w:r>
      <w:r w:rsidRPr="00E37E78">
        <w:rPr>
          <w:color w:val="244061"/>
          <w:sz w:val="28"/>
          <w:szCs w:val="28"/>
        </w:rPr>
        <w:tab/>
        <w:t xml:space="preserve"> D) Katıdan gaza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11- Kasların kemiklere bağlandığı yer aşağıdakilerden hangisidir?( 4 puan )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 </w:t>
      </w:r>
      <w:r w:rsidRPr="00E37E78">
        <w:rPr>
          <w:color w:val="244061"/>
          <w:sz w:val="28"/>
          <w:szCs w:val="28"/>
        </w:rPr>
        <w:tab/>
        <w:t>A) Eklem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Kaval kemiği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 xml:space="preserve">C) Tendon     </w:t>
      </w:r>
      <w:r w:rsidRPr="00E37E78">
        <w:rPr>
          <w:color w:val="244061"/>
          <w:sz w:val="28"/>
          <w:szCs w:val="28"/>
        </w:rPr>
        <w:tab/>
        <w:t>D)</w:t>
      </w:r>
      <w:r w:rsidRPr="00E37E78">
        <w:rPr>
          <w:b/>
          <w:color w:val="244061"/>
          <w:sz w:val="28"/>
          <w:szCs w:val="28"/>
        </w:rPr>
        <w:t xml:space="preserve"> </w:t>
      </w:r>
      <w:r w:rsidRPr="00E37E78">
        <w:rPr>
          <w:color w:val="244061"/>
          <w:sz w:val="28"/>
          <w:szCs w:val="28"/>
        </w:rPr>
        <w:t>Akciğer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12- Aşağıda verilenlerden hangisi doğal kaynak değildir ?  ( 4 puan )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plastik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toprak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C) su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maden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13- Katı ve sıvı maddelerle ilgili olarak aşağıdakilerden hangisi yanlıştır? ( 4 puan )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Katıların belirli bir şekli olduğu halde sıvıların belirli bir şekli yoktur.</w:t>
      </w:r>
      <w:r w:rsidRPr="00E37E78">
        <w:rPr>
          <w:color w:val="244061"/>
          <w:sz w:val="28"/>
          <w:szCs w:val="28"/>
        </w:rPr>
        <w:br/>
        <w:t>B) Sıvılar akıcıdır fakat katılar akıcı değildir.</w:t>
      </w:r>
      <w:r w:rsidRPr="00E37E78">
        <w:rPr>
          <w:color w:val="244061"/>
          <w:sz w:val="28"/>
          <w:szCs w:val="28"/>
        </w:rPr>
        <w:br/>
        <w:t>C) Katıları birbirine yapıştırabildiğimiz halde sıvılar yapışmaz.</w:t>
      </w:r>
      <w:r w:rsidRPr="00E37E78">
        <w:rPr>
          <w:color w:val="244061"/>
          <w:sz w:val="28"/>
          <w:szCs w:val="28"/>
        </w:rPr>
        <w:br/>
        <w:t>D) Katıların hacmi ve kütlesi olduğu halde sıvıların hacmi ve kütlesi yoktur.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14-Aşağıdakilerden hangisi maddenin görülebilir ve hissedilebilir özelliklerinden 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biri değildir? ( 4 puan )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yumuşaklık</w:t>
      </w:r>
      <w:r w:rsidRPr="00E37E78">
        <w:rPr>
          <w:color w:val="244061"/>
          <w:sz w:val="28"/>
          <w:szCs w:val="28"/>
        </w:rPr>
        <w:tab/>
        <w:t>B) hacim</w:t>
      </w:r>
      <w:r w:rsidRPr="00E37E78">
        <w:rPr>
          <w:color w:val="244061"/>
          <w:sz w:val="28"/>
          <w:szCs w:val="28"/>
        </w:rPr>
        <w:tab/>
        <w:t>C) renk</w:t>
      </w:r>
      <w:r w:rsidRPr="00E37E78">
        <w:rPr>
          <w:color w:val="244061"/>
          <w:sz w:val="28"/>
          <w:szCs w:val="28"/>
        </w:rPr>
        <w:tab/>
        <w:t>D) sertlik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15-Aşağıdakilerden hangisi katı maddeler için yanlıştır? ( 4 puan )</w:t>
      </w:r>
    </w:p>
    <w:p w:rsidR="00CF0733" w:rsidRPr="00E37E78" w:rsidRDefault="00CF0733" w:rsidP="00F93ABE">
      <w:pPr>
        <w:spacing w:line="240" w:lineRule="atLeast"/>
        <w:ind w:left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Akışkandır.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Belli bir şekli vardır.</w:t>
      </w:r>
      <w:r w:rsidRPr="00E37E78">
        <w:rPr>
          <w:color w:val="244061"/>
          <w:sz w:val="28"/>
          <w:szCs w:val="28"/>
        </w:rPr>
        <w:br/>
        <w:t>C) Belli bir hacmi vardır.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Serttir.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16- “Bir grup öğrenci tutkal ve odun talaşını karıştırarak bir tür tahta elde ediyor.”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 xml:space="preserve">      Bu tahta için ne söylenebilir? ( 4 puan )</w:t>
      </w:r>
    </w:p>
    <w:p w:rsidR="00CF0733" w:rsidRPr="00E37E78" w:rsidRDefault="00CF0733" w:rsidP="00F93ABE">
      <w:pPr>
        <w:spacing w:line="240" w:lineRule="atLeast"/>
        <w:ind w:left="426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Yapay madde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Doğal madde</w:t>
      </w:r>
      <w:r w:rsidRPr="00E37E78">
        <w:rPr>
          <w:color w:val="244061"/>
          <w:sz w:val="28"/>
          <w:szCs w:val="28"/>
        </w:rPr>
        <w:br/>
        <w:t>C) İşlenmiş madde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Bozuk madde</w:t>
      </w:r>
    </w:p>
    <w:p w:rsidR="00CF0733" w:rsidRPr="00E37E78" w:rsidRDefault="00CF0733" w:rsidP="00F93ABE">
      <w:pPr>
        <w:spacing w:line="240" w:lineRule="atLeast"/>
        <w:ind w:left="426"/>
        <w:rPr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jc w:val="both"/>
        <w:rPr>
          <w:b/>
          <w:color w:val="244061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17- Ağaç bir...............dir.Kesilip şekillendiğinde................olur.Mobilya atölyelerinde malzeme olarak kullanılarak ondan masa yapılır.Masa ise bir.............dır.  Yukarıda verilen cümlelerde  boşluk  bırakılan  yerlere  sırasıyla  aşağıdaki  sözcüklerden hangileri getirilmelidir. ( 4 puan )</w:t>
      </w:r>
    </w:p>
    <w:p w:rsidR="00CF0733" w:rsidRPr="00E37E78" w:rsidRDefault="00CF0733" w:rsidP="00F93ABE">
      <w:pPr>
        <w:spacing w:line="240" w:lineRule="atLeast"/>
        <w:ind w:left="708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A) Madde-cisim-eşya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B) Cisim-eşya-madde</w:t>
      </w:r>
      <w:r w:rsidRPr="00E37E78">
        <w:rPr>
          <w:color w:val="244061"/>
          <w:sz w:val="28"/>
          <w:szCs w:val="28"/>
        </w:rPr>
        <w:br/>
        <w:t>C) Madde-eşya-cisim</w:t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</w:r>
      <w:r w:rsidRPr="00E37E78">
        <w:rPr>
          <w:color w:val="244061"/>
          <w:sz w:val="28"/>
          <w:szCs w:val="28"/>
        </w:rPr>
        <w:tab/>
        <w:t>D) Eşya-madde-cisim</w:t>
      </w:r>
    </w:p>
    <w:p w:rsidR="00CF0733" w:rsidRPr="00E37E78" w:rsidRDefault="00CF0733" w:rsidP="00F93ABE">
      <w:pPr>
        <w:spacing w:line="240" w:lineRule="atLeast"/>
        <w:rPr>
          <w:b/>
          <w:color w:val="244061"/>
          <w:sz w:val="28"/>
          <w:szCs w:val="28"/>
        </w:rPr>
      </w:pPr>
    </w:p>
    <w:p w:rsidR="00CF0733" w:rsidRPr="00E37E78" w:rsidRDefault="00CF0733" w:rsidP="00F93ABE">
      <w:pPr>
        <w:spacing w:line="240" w:lineRule="atLeast"/>
        <w:rPr>
          <w:b/>
          <w:color w:val="632423"/>
          <w:sz w:val="28"/>
          <w:szCs w:val="28"/>
        </w:rPr>
      </w:pPr>
      <w:r w:rsidRPr="00E37E78">
        <w:rPr>
          <w:b/>
          <w:color w:val="244061"/>
          <w:sz w:val="28"/>
          <w:szCs w:val="28"/>
        </w:rPr>
        <w:t>18- Aşağıda verilen cümlelerde doğru olanın başına ( D ), yanlış olanın başına ( Y ) harfini yazınız. ( Her şık 3 puan)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(.....)Katıların kütlesi dereceli silindir ile ölçülür.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(.....)Sıvıların hacmi doğrudan dereceli silindir ile ölçülür.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(.....)Sıvıların belli bir şekli yoktur.Bulundukları kabın şeklini alır ve akıcıdırlar.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(.....)NET KÜTLE: Brüt Kütle-Dara =Maddenin ağırlığı demek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 xml:space="preserve">(.....)DARA: Boş kap+İçindeki madde </w:t>
      </w:r>
    </w:p>
    <w:p w:rsidR="00CF0733" w:rsidRPr="00E37E78" w:rsidRDefault="00CF0733" w:rsidP="00F93ABE">
      <w:pPr>
        <w:pStyle w:val="ListParagraph"/>
        <w:numPr>
          <w:ilvl w:val="0"/>
          <w:numId w:val="14"/>
        </w:numPr>
        <w:spacing w:line="240" w:lineRule="atLeast"/>
        <w:rPr>
          <w:color w:val="244061"/>
          <w:sz w:val="28"/>
          <w:szCs w:val="28"/>
        </w:rPr>
      </w:pPr>
      <w:r w:rsidRPr="00E37E78">
        <w:rPr>
          <w:color w:val="244061"/>
          <w:sz w:val="28"/>
          <w:szCs w:val="28"/>
        </w:rPr>
        <w:t>(.....)İskeletimiz kasların bir araya gelmesiyle oluşur.</w:t>
      </w:r>
    </w:p>
    <w:p w:rsidR="00CF0733" w:rsidRPr="00E37E78" w:rsidRDefault="00CF0733" w:rsidP="00F93ABE">
      <w:pPr>
        <w:spacing w:line="240" w:lineRule="atLeast"/>
        <w:rPr>
          <w:color w:val="244061"/>
          <w:sz w:val="28"/>
          <w:szCs w:val="28"/>
        </w:rPr>
      </w:pPr>
    </w:p>
    <w:p w:rsidR="00CF0733" w:rsidRDefault="00CF0733" w:rsidP="00985F82">
      <w:pPr>
        <w:pStyle w:val="AralkYok"/>
        <w:rPr>
          <w:rFonts w:ascii="Times New Roman" w:hAnsi="Times New Roman"/>
          <w:color w:val="C0C0C0"/>
          <w:sz w:val="16"/>
          <w:szCs w:val="16"/>
        </w:rPr>
      </w:pPr>
      <w:hyperlink r:id="rId5" w:history="1">
        <w:r>
          <w:rPr>
            <w:rStyle w:val="Hyperlink"/>
            <w:rFonts w:ascii="Times New Roman" w:hAnsi="Times New Roman"/>
            <w:color w:val="C0C0C0"/>
            <w:sz w:val="16"/>
            <w:szCs w:val="16"/>
          </w:rPr>
          <w:t>www.sorubak.com</w:t>
        </w:r>
      </w:hyperlink>
      <w:r>
        <w:rPr>
          <w:rFonts w:ascii="Times New Roman" w:hAnsi="Times New Roman"/>
          <w:color w:val="C0C0C0"/>
          <w:sz w:val="16"/>
          <w:szCs w:val="16"/>
        </w:rPr>
        <w:t xml:space="preserve"> </w:t>
      </w:r>
    </w:p>
    <w:p w:rsidR="00CF0733" w:rsidRPr="00E37E78" w:rsidRDefault="00CF0733" w:rsidP="00F93ABE">
      <w:pPr>
        <w:spacing w:line="240" w:lineRule="atLeast"/>
        <w:ind w:firstLine="708"/>
        <w:rPr>
          <w:color w:val="244061"/>
          <w:sz w:val="28"/>
          <w:szCs w:val="28"/>
        </w:rPr>
      </w:pPr>
    </w:p>
    <w:sectPr w:rsidR="00CF0733" w:rsidRPr="00E37E78" w:rsidSect="00EE784D">
      <w:pgSz w:w="11906" w:h="16838"/>
      <w:pgMar w:top="568" w:right="140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967"/>
    <w:multiLevelType w:val="hybridMultilevel"/>
    <w:tmpl w:val="648854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7D65E5"/>
    <w:multiLevelType w:val="hybridMultilevel"/>
    <w:tmpl w:val="70280AF2"/>
    <w:lvl w:ilvl="0" w:tplc="6592F2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F22A64"/>
    <w:multiLevelType w:val="hybridMultilevel"/>
    <w:tmpl w:val="EF0065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04184"/>
    <w:multiLevelType w:val="hybridMultilevel"/>
    <w:tmpl w:val="4588C1E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>
    <w:nsid w:val="1873302A"/>
    <w:multiLevelType w:val="hybridMultilevel"/>
    <w:tmpl w:val="D764D42E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>
    <w:nsid w:val="24A1008C"/>
    <w:multiLevelType w:val="hybridMultilevel"/>
    <w:tmpl w:val="71D447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">
    <w:nsid w:val="253C3A00"/>
    <w:multiLevelType w:val="hybridMultilevel"/>
    <w:tmpl w:val="BB565B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71205E"/>
    <w:multiLevelType w:val="hybridMultilevel"/>
    <w:tmpl w:val="DD6AE68E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>
    <w:nsid w:val="564B4C34"/>
    <w:multiLevelType w:val="hybridMultilevel"/>
    <w:tmpl w:val="3582065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0FC726B"/>
    <w:multiLevelType w:val="hybridMultilevel"/>
    <w:tmpl w:val="F98065B4"/>
    <w:lvl w:ilvl="0" w:tplc="D482246E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6004821"/>
    <w:multiLevelType w:val="hybridMultilevel"/>
    <w:tmpl w:val="1BFAC76E"/>
    <w:lvl w:ilvl="0" w:tplc="72049876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1">
    <w:nsid w:val="68D57D0F"/>
    <w:multiLevelType w:val="hybridMultilevel"/>
    <w:tmpl w:val="9866EB7E"/>
    <w:lvl w:ilvl="0" w:tplc="E1447C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77B7BD4"/>
    <w:multiLevelType w:val="hybridMultilevel"/>
    <w:tmpl w:val="692663B6"/>
    <w:lvl w:ilvl="0" w:tplc="AE521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C7F67A8"/>
    <w:multiLevelType w:val="hybridMultilevel"/>
    <w:tmpl w:val="AD2ABC5E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13"/>
  </w:num>
  <w:num w:numId="5">
    <w:abstractNumId w:val="7"/>
  </w:num>
  <w:num w:numId="6">
    <w:abstractNumId w:val="4"/>
  </w:num>
  <w:num w:numId="7">
    <w:abstractNumId w:val="3"/>
  </w:num>
  <w:num w:numId="8">
    <w:abstractNumId w:val="5"/>
  </w:num>
  <w:num w:numId="9">
    <w:abstractNumId w:val="8"/>
  </w:num>
  <w:num w:numId="10">
    <w:abstractNumId w:val="10"/>
  </w:num>
  <w:num w:numId="11">
    <w:abstractNumId w:val="0"/>
  </w:num>
  <w:num w:numId="12">
    <w:abstractNumId w:val="9"/>
  </w:num>
  <w:num w:numId="13">
    <w:abstractNumId w:val="6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ABE"/>
    <w:rsid w:val="00066DFC"/>
    <w:rsid w:val="00147854"/>
    <w:rsid w:val="00194EE5"/>
    <w:rsid w:val="001C6F0E"/>
    <w:rsid w:val="00231447"/>
    <w:rsid w:val="002C228E"/>
    <w:rsid w:val="00445B7A"/>
    <w:rsid w:val="004F6C0B"/>
    <w:rsid w:val="005000BF"/>
    <w:rsid w:val="00612657"/>
    <w:rsid w:val="0079564C"/>
    <w:rsid w:val="007F75A3"/>
    <w:rsid w:val="0080350E"/>
    <w:rsid w:val="00816778"/>
    <w:rsid w:val="00851896"/>
    <w:rsid w:val="008A4FC0"/>
    <w:rsid w:val="00905DCC"/>
    <w:rsid w:val="00985F82"/>
    <w:rsid w:val="009E49F5"/>
    <w:rsid w:val="00AB3F98"/>
    <w:rsid w:val="00B950FE"/>
    <w:rsid w:val="00BA7CC8"/>
    <w:rsid w:val="00C23951"/>
    <w:rsid w:val="00C26408"/>
    <w:rsid w:val="00C44639"/>
    <w:rsid w:val="00C4586A"/>
    <w:rsid w:val="00C63DD7"/>
    <w:rsid w:val="00CD0AFB"/>
    <w:rsid w:val="00CF0733"/>
    <w:rsid w:val="00E37E78"/>
    <w:rsid w:val="00EA3D9B"/>
    <w:rsid w:val="00EC069E"/>
    <w:rsid w:val="00EE784D"/>
    <w:rsid w:val="00F93ABE"/>
    <w:rsid w:val="00FD6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AB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3AB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93AB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985F82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985F82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1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17</Pages>
  <Words>5434</Words>
  <Characters>30974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21062008</dc:creator>
  <cp:keywords/>
  <dc:description/>
  <cp:lastModifiedBy>edanur</cp:lastModifiedBy>
  <cp:revision>25</cp:revision>
  <cp:lastPrinted>2010-12-14T18:29:00Z</cp:lastPrinted>
  <dcterms:created xsi:type="dcterms:W3CDTF">2010-12-13T18:18:00Z</dcterms:created>
  <dcterms:modified xsi:type="dcterms:W3CDTF">2010-12-23T20:27:00Z</dcterms:modified>
</cp:coreProperties>
</file>